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EA4" w:rsidRDefault="000C4EA4" w:rsidP="00F10265">
      <w:pPr>
        <w:pStyle w:val="Estilo11"/>
      </w:pPr>
    </w:p>
    <w:p w:rsidR="000C4EA4" w:rsidRDefault="00A37833" w:rsidP="00F10265">
      <w:pPr>
        <w:pStyle w:val="Estilo11"/>
      </w:pPr>
      <w:r w:rsidRPr="00A37833">
        <w:rPr>
          <w:rFonts w:cs="Arial"/>
          <w:b/>
          <w:bCs/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-19.15pt;margin-top:8.1pt;width:494.25pt;height:43.75pt;z-index:251660288;mso-width-relative:margin;mso-height-relative:margin" filled="f" stroked="f">
            <v:textbox style="mso-next-textbox:#_x0000_s1059">
              <w:txbxContent>
                <w:p w:rsidR="0003600A" w:rsidRDefault="0003600A" w:rsidP="00661D69">
                  <w:pPr>
                    <w:jc w:val="center"/>
                    <w:rPr>
                      <w:rFonts w:cs="Arial"/>
                      <w:b/>
                      <w:bCs/>
                      <w:szCs w:val="20"/>
                      <w:lang w:val="es-ES"/>
                    </w:rPr>
                  </w:pPr>
                  <w:r w:rsidRPr="0003600A">
                    <w:rPr>
                      <w:rFonts w:cs="Arial"/>
                      <w:b/>
                      <w:bCs/>
                      <w:szCs w:val="20"/>
                      <w:lang w:val="es-ES"/>
                    </w:rPr>
                    <w:t>SERVICIOS EXPLOTACION Y MANTENIMIENTO EDAR SUR Y LAS REJAS</w:t>
                  </w:r>
                </w:p>
                <w:p w:rsidR="00DA15E0" w:rsidRPr="009938B9" w:rsidRDefault="00DA15E0" w:rsidP="00661D69">
                  <w:pPr>
                    <w:jc w:val="center"/>
                    <w:rPr>
                      <w:rFonts w:cs="Arial"/>
                      <w:b/>
                      <w:bCs/>
                      <w:lang w:val="es-ES" w:eastAsia="es-ES"/>
                    </w:rPr>
                  </w:pPr>
                  <w:r w:rsidRPr="009938B9">
                    <w:rPr>
                      <w:rFonts w:cs="Arial"/>
                      <w:b/>
                      <w:bCs/>
                      <w:lang w:val="es-ES" w:eastAsia="es-ES"/>
                    </w:rPr>
                    <w:t>(</w:t>
                  </w:r>
                  <w:r w:rsidR="0003600A">
                    <w:rPr>
                      <w:rFonts w:cs="Arial"/>
                      <w:b/>
                      <w:bCs/>
                      <w:lang w:val="es-ES" w:eastAsia="es-ES"/>
                    </w:rPr>
                    <w:t>340</w:t>
                  </w:r>
                  <w:r>
                    <w:rPr>
                      <w:rFonts w:cs="Arial"/>
                      <w:b/>
                      <w:bCs/>
                      <w:lang w:val="es-ES" w:eastAsia="es-ES"/>
                    </w:rPr>
                    <w:t>/1</w:t>
                  </w:r>
                  <w:r w:rsidR="000A1492">
                    <w:rPr>
                      <w:rFonts w:cs="Arial"/>
                      <w:b/>
                      <w:bCs/>
                      <w:lang w:val="es-ES" w:eastAsia="es-ES"/>
                    </w:rPr>
                    <w:t>5</w:t>
                  </w:r>
                  <w:r w:rsidRPr="009938B9">
                    <w:rPr>
                      <w:rFonts w:cs="Arial"/>
                      <w:b/>
                      <w:bCs/>
                      <w:lang w:val="es-ES" w:eastAsia="es-ES"/>
                    </w:rPr>
                    <w:t>)</w:t>
                  </w:r>
                </w:p>
                <w:p w:rsidR="00161DCF" w:rsidRPr="009938B9" w:rsidRDefault="00161DCF" w:rsidP="009938B9">
                  <w:pPr>
                    <w:jc w:val="center"/>
                  </w:pPr>
                </w:p>
              </w:txbxContent>
            </v:textbox>
          </v:shape>
        </w:pict>
      </w:r>
    </w:p>
    <w:p w:rsidR="00F674E8" w:rsidRPr="00881587" w:rsidRDefault="00F674E8" w:rsidP="00161DCF">
      <w:pPr>
        <w:autoSpaceDE w:val="0"/>
        <w:autoSpaceDN w:val="0"/>
        <w:adjustRightInd w:val="0"/>
        <w:jc w:val="center"/>
        <w:rPr>
          <w:rFonts w:cs="Arial"/>
          <w:b/>
          <w:bCs/>
          <w:lang w:val="es-ES" w:eastAsia="es-ES"/>
        </w:rPr>
      </w:pPr>
    </w:p>
    <w:p w:rsidR="00F674E8" w:rsidRDefault="00F674E8" w:rsidP="00F674E8">
      <w:pPr>
        <w:pStyle w:val="Estilo11"/>
        <w:spacing w:before="240"/>
        <w:jc w:val="left"/>
      </w:pPr>
    </w:p>
    <w:p w:rsidR="00FB132B" w:rsidRPr="00F674E8" w:rsidRDefault="00FB132B" w:rsidP="00F674E8">
      <w:pPr>
        <w:pStyle w:val="Estilo11"/>
        <w:spacing w:before="240"/>
        <w:jc w:val="left"/>
      </w:pPr>
    </w:p>
    <w:tbl>
      <w:tblPr>
        <w:tblStyle w:val="Tablaconcuadrcula"/>
        <w:tblW w:w="0" w:type="auto"/>
        <w:tblLook w:val="01E0"/>
      </w:tblPr>
      <w:tblGrid>
        <w:gridCol w:w="9146"/>
      </w:tblGrid>
      <w:tr w:rsidR="00F674E8">
        <w:trPr>
          <w:trHeight w:val="570"/>
        </w:trPr>
        <w:tc>
          <w:tcPr>
            <w:tcW w:w="9146" w:type="dxa"/>
            <w:tcBorders>
              <w:bottom w:val="single" w:sz="4" w:space="0" w:color="auto"/>
            </w:tcBorders>
            <w:vAlign w:val="center"/>
          </w:tcPr>
          <w:p w:rsidR="00F674E8" w:rsidRPr="00F674E8" w:rsidRDefault="00F674E8" w:rsidP="00F674E8">
            <w:pPr>
              <w:pStyle w:val="Estilo11"/>
              <w:jc w:val="center"/>
              <w:rPr>
                <w:b/>
              </w:rPr>
            </w:pPr>
            <w:r w:rsidRPr="00F674E8">
              <w:rPr>
                <w:b/>
              </w:rPr>
              <w:t xml:space="preserve">Solicitud de Visita Técnica a las </w:t>
            </w:r>
            <w:r>
              <w:rPr>
                <w:b/>
              </w:rPr>
              <w:t>I</w:t>
            </w:r>
            <w:r w:rsidRPr="00F674E8">
              <w:rPr>
                <w:b/>
              </w:rPr>
              <w:t>nstalaci</w:t>
            </w:r>
            <w:r>
              <w:rPr>
                <w:b/>
              </w:rPr>
              <w:t>o</w:t>
            </w:r>
            <w:r w:rsidRPr="00F674E8">
              <w:rPr>
                <w:b/>
              </w:rPr>
              <w:t>nes</w:t>
            </w:r>
          </w:p>
        </w:tc>
      </w:tr>
    </w:tbl>
    <w:p w:rsidR="00A85094" w:rsidRDefault="00A37833" w:rsidP="009F1E47">
      <w:pPr>
        <w:pStyle w:val="Estilo11"/>
        <w:spacing w:before="360"/>
        <w:jc w:val="left"/>
      </w:pPr>
      <w:r w:rsidRPr="00A37833">
        <w:rPr>
          <w:noProof/>
          <w:lang w:eastAsia="en-US"/>
        </w:rPr>
        <w:pict>
          <v:shape id="_x0000_s1066" type="#_x0000_t202" style="position:absolute;margin-left:-4.6pt;margin-top:3pt;width:464.05pt;height:59.6pt;z-index:251662336;mso-position-horizontal-relative:text;mso-position-vertical-relative:text;mso-width-relative:margin;mso-height-relative:margin" filled="f" stroked="f">
            <v:textbox>
              <w:txbxContent>
                <w:p w:rsidR="001448B1" w:rsidRDefault="00E03739" w:rsidP="001448B1">
                  <w:r>
                    <w:t>La visita tendrá lugar el</w:t>
                  </w:r>
                  <w:r w:rsidR="001448B1">
                    <w:t>:</w:t>
                  </w:r>
                </w:p>
                <w:p w:rsidR="001448B1" w:rsidRDefault="001448B1" w:rsidP="001448B1"/>
                <w:p w:rsidR="00E033BA" w:rsidRDefault="0003600A" w:rsidP="00E03739">
                  <w:pPr>
                    <w:ind w:left="2410" w:hanging="2410"/>
                    <w:rPr>
                      <w:b/>
                    </w:rPr>
                  </w:pPr>
                  <w:r>
                    <w:rPr>
                      <w:b/>
                    </w:rPr>
                    <w:t>Marte</w:t>
                  </w:r>
                  <w:r w:rsidR="001448B1" w:rsidRPr="00585C6B">
                    <w:rPr>
                      <w:b/>
                    </w:rPr>
                    <w:t xml:space="preserve">s, día </w:t>
                  </w:r>
                  <w:r>
                    <w:rPr>
                      <w:b/>
                    </w:rPr>
                    <w:t>05</w:t>
                  </w:r>
                  <w:r w:rsidR="001448B1" w:rsidRPr="00585C6B">
                    <w:rPr>
                      <w:b/>
                    </w:rPr>
                    <w:t>/</w:t>
                  </w:r>
                  <w:r>
                    <w:rPr>
                      <w:b/>
                    </w:rPr>
                    <w:t>04</w:t>
                  </w:r>
                  <w:r w:rsidR="001448B1" w:rsidRPr="00585C6B">
                    <w:rPr>
                      <w:b/>
                    </w:rPr>
                    <w:t>/</w:t>
                  </w:r>
                  <w:r w:rsidR="00661D69">
                    <w:rPr>
                      <w:b/>
                    </w:rPr>
                    <w:t>20</w:t>
                  </w:r>
                  <w:r w:rsidR="001448B1" w:rsidRPr="00585C6B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6</w:t>
                  </w:r>
                  <w:r w:rsidR="001448B1" w:rsidRPr="00585C6B">
                    <w:rPr>
                      <w:b/>
                    </w:rPr>
                    <w:t>:</w:t>
                  </w:r>
                  <w:r w:rsidR="001448B1">
                    <w:rPr>
                      <w:b/>
                    </w:rPr>
                    <w:t xml:space="preserve"> </w:t>
                  </w:r>
                  <w:r w:rsidR="00E03739">
                    <w:rPr>
                      <w:b/>
                    </w:rPr>
                    <w:t xml:space="preserve">EDAR </w:t>
                  </w:r>
                  <w:r>
                    <w:rPr>
                      <w:b/>
                    </w:rPr>
                    <w:t>SUR</w:t>
                  </w:r>
                  <w:r w:rsidR="00661D69">
                    <w:rPr>
                      <w:b/>
                    </w:rPr>
                    <w:t xml:space="preserve">, </w:t>
                  </w:r>
                  <w:r w:rsidR="00E033BA">
                    <w:rPr>
                      <w:b/>
                    </w:rPr>
                    <w:t>Hora: 10:00h</w:t>
                  </w:r>
                </w:p>
                <w:p w:rsidR="00661D69" w:rsidRDefault="00661D69" w:rsidP="00E03739">
                  <w:pPr>
                    <w:ind w:left="2410" w:hanging="2410"/>
                    <w:rPr>
                      <w:b/>
                    </w:rPr>
                  </w:pPr>
                  <w:r>
                    <w:rPr>
                      <w:b/>
                    </w:rPr>
                    <w:t>M</w:t>
                  </w:r>
                  <w:r w:rsidR="0003600A">
                    <w:rPr>
                      <w:b/>
                    </w:rPr>
                    <w:t>iércol</w:t>
                  </w:r>
                  <w:r w:rsidRPr="00585C6B">
                    <w:rPr>
                      <w:b/>
                    </w:rPr>
                    <w:t xml:space="preserve">es, día </w:t>
                  </w:r>
                  <w:r w:rsidR="0003600A">
                    <w:rPr>
                      <w:b/>
                    </w:rPr>
                    <w:t>06</w:t>
                  </w:r>
                  <w:r w:rsidR="0003600A" w:rsidRPr="00585C6B">
                    <w:rPr>
                      <w:b/>
                    </w:rPr>
                    <w:t>/</w:t>
                  </w:r>
                  <w:r w:rsidR="0003600A">
                    <w:rPr>
                      <w:b/>
                    </w:rPr>
                    <w:t>04</w:t>
                  </w:r>
                  <w:r w:rsidR="0003600A" w:rsidRPr="00585C6B">
                    <w:rPr>
                      <w:b/>
                    </w:rPr>
                    <w:t>/</w:t>
                  </w:r>
                  <w:r w:rsidR="0003600A">
                    <w:rPr>
                      <w:b/>
                    </w:rPr>
                    <w:t>20</w:t>
                  </w:r>
                  <w:r w:rsidR="0003600A" w:rsidRPr="00585C6B">
                    <w:rPr>
                      <w:b/>
                    </w:rPr>
                    <w:t>1</w:t>
                  </w:r>
                  <w:r w:rsidR="0003600A">
                    <w:rPr>
                      <w:b/>
                    </w:rPr>
                    <w:t>6</w:t>
                  </w:r>
                  <w:r w:rsidRPr="00585C6B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EDAR </w:t>
                  </w:r>
                  <w:r w:rsidR="0003600A">
                    <w:rPr>
                      <w:b/>
                    </w:rPr>
                    <w:t>LAS REJAS</w:t>
                  </w:r>
                  <w:r>
                    <w:rPr>
                      <w:b/>
                    </w:rPr>
                    <w:t>, Hora: 10:00h</w:t>
                  </w:r>
                </w:p>
              </w:txbxContent>
            </v:textbox>
          </v:shape>
        </w:pict>
      </w:r>
    </w:p>
    <w:p w:rsidR="0028333E" w:rsidRDefault="0028333E" w:rsidP="009F1E47">
      <w:pPr>
        <w:pStyle w:val="Estilo11"/>
        <w:spacing w:before="360"/>
        <w:jc w:val="left"/>
      </w:pPr>
    </w:p>
    <w:p w:rsidR="00E033BA" w:rsidRDefault="00E033BA" w:rsidP="009F1E47">
      <w:pPr>
        <w:pStyle w:val="Estilo11"/>
        <w:spacing w:before="360"/>
        <w:jc w:val="left"/>
      </w:pPr>
    </w:p>
    <w:p w:rsidR="009F1E47" w:rsidRDefault="00471BC3" w:rsidP="009F1E47">
      <w:pPr>
        <w:pStyle w:val="Estilo11"/>
        <w:spacing w:before="360"/>
        <w:jc w:val="left"/>
      </w:pPr>
      <w:r>
        <w:t>Empresa:_</w:t>
      </w:r>
      <w:r w:rsidR="009F1E47">
        <w:t>________________________________</w:t>
      </w:r>
      <w:r w:rsidR="001A2B8B">
        <w:t>_______________________________</w:t>
      </w:r>
    </w:p>
    <w:p w:rsidR="009F1E47" w:rsidRDefault="009F1E47" w:rsidP="009F1E47">
      <w:pPr>
        <w:pStyle w:val="Estilo11"/>
        <w:spacing w:before="360"/>
        <w:jc w:val="left"/>
      </w:pPr>
      <w:r>
        <w:t>El personal técnico que realizará la visita en representación de la empresa, será el relaci</w:t>
      </w:r>
      <w:r>
        <w:t>o</w:t>
      </w:r>
      <w:r>
        <w:t>nado a continuación (máximo dos técnicos por empresa):</w:t>
      </w:r>
    </w:p>
    <w:p w:rsidR="00E03739" w:rsidRDefault="00E03739" w:rsidP="009F1E47">
      <w:pPr>
        <w:pStyle w:val="Estilo11"/>
        <w:spacing w:before="360"/>
        <w:jc w:val="left"/>
      </w:pPr>
    </w:p>
    <w:p w:rsidR="009F1E47" w:rsidRDefault="009F1E47" w:rsidP="009F1E47">
      <w:pPr>
        <w:pStyle w:val="Estilo11"/>
        <w:spacing w:before="360"/>
        <w:jc w:val="left"/>
      </w:pPr>
      <w:r>
        <w:t>D/Dña: _____________________________________</w:t>
      </w:r>
      <w:r w:rsidR="001A2B8B">
        <w:t>___ DNI: ______________________</w:t>
      </w:r>
    </w:p>
    <w:p w:rsidR="009F1E47" w:rsidRDefault="009F1E47" w:rsidP="009F1E47">
      <w:pPr>
        <w:pStyle w:val="Estilo11"/>
        <w:spacing w:before="360"/>
        <w:jc w:val="left"/>
      </w:pPr>
      <w:r>
        <w:t>D/Dña: _____________________________________</w:t>
      </w:r>
      <w:r w:rsidR="001A2B8B">
        <w:t>___ DNI: ______________________</w:t>
      </w:r>
    </w:p>
    <w:p w:rsidR="00E03739" w:rsidRDefault="00E03739" w:rsidP="00F654EB">
      <w:pPr>
        <w:pStyle w:val="Estilo11"/>
        <w:spacing w:before="360"/>
        <w:jc w:val="left"/>
      </w:pPr>
    </w:p>
    <w:p w:rsidR="009F1E47" w:rsidRDefault="009F1E47" w:rsidP="00F654EB">
      <w:pPr>
        <w:pStyle w:val="Estilo11"/>
        <w:spacing w:before="360"/>
        <w:jc w:val="left"/>
      </w:pPr>
      <w:r>
        <w:t xml:space="preserve">El personal anteriormente relacionado, tiene los conocimientos necesarios en </w:t>
      </w:r>
      <w:r w:rsidR="00F654EB">
        <w:t>depuración</w:t>
      </w:r>
      <w:r>
        <w:t xml:space="preserve"> de aguas residuales y la formación apropiada sobre los riesgos específicos de las instalaciones.</w:t>
      </w:r>
    </w:p>
    <w:p w:rsidR="009F1E47" w:rsidRDefault="009F1E47" w:rsidP="00F674E8">
      <w:pPr>
        <w:pStyle w:val="Estilo11"/>
        <w:spacing w:before="240"/>
        <w:jc w:val="left"/>
      </w:pPr>
    </w:p>
    <w:p w:rsidR="009F1E47" w:rsidRDefault="009F1E47" w:rsidP="00F674E8">
      <w:pPr>
        <w:pStyle w:val="Estilo11"/>
        <w:spacing w:before="240"/>
        <w:jc w:val="left"/>
      </w:pPr>
    </w:p>
    <w:p w:rsidR="00E03739" w:rsidRDefault="00E03739" w:rsidP="00F674E8">
      <w:pPr>
        <w:pStyle w:val="Estilo11"/>
        <w:spacing w:before="240"/>
        <w:jc w:val="left"/>
      </w:pPr>
    </w:p>
    <w:p w:rsidR="009F1E47" w:rsidRDefault="009F1E47" w:rsidP="00F674E8">
      <w:pPr>
        <w:pStyle w:val="Estilo11"/>
        <w:spacing w:before="240"/>
        <w:jc w:val="left"/>
      </w:pPr>
      <w:r>
        <w:t>Fdo.: __________________________</w:t>
      </w:r>
    </w:p>
    <w:p w:rsidR="009F1E47" w:rsidRDefault="009F1E47" w:rsidP="00F674E8">
      <w:pPr>
        <w:pStyle w:val="Estilo11"/>
        <w:spacing w:before="240"/>
        <w:jc w:val="left"/>
      </w:pPr>
    </w:p>
    <w:p w:rsidR="00B218BB" w:rsidRDefault="00B218BB" w:rsidP="00B218BB">
      <w:pPr>
        <w:pStyle w:val="Estilo11"/>
        <w:spacing w:before="240"/>
        <w:jc w:val="left"/>
      </w:pPr>
      <w:r w:rsidRPr="0011291F">
        <w:t>NOTA: Una vez acreditada la visita, Canal de Isabel II Gestión, S.A., enviará información para facilitarla.</w:t>
      </w:r>
    </w:p>
    <w:p w:rsidR="00E03739" w:rsidRPr="0011291F" w:rsidRDefault="00E03739" w:rsidP="00E03739">
      <w:pPr>
        <w:pStyle w:val="Estilo11"/>
        <w:spacing w:before="240"/>
        <w:rPr>
          <w:b/>
        </w:rPr>
      </w:pPr>
      <w:r w:rsidRPr="0011291F">
        <w:t xml:space="preserve">Toda aquella persona que desatienda las indicaciones del personal de la planta, que les acompañará en todo momento, </w:t>
      </w:r>
      <w:r w:rsidRPr="0011291F">
        <w:rPr>
          <w:b/>
        </w:rPr>
        <w:t>será expulsada de la instalación.</w:t>
      </w:r>
    </w:p>
    <w:p w:rsidR="00B218BB" w:rsidRPr="0011291F" w:rsidRDefault="00B218BB" w:rsidP="00B218BB">
      <w:pPr>
        <w:pStyle w:val="Estilo11"/>
        <w:spacing w:before="240"/>
      </w:pPr>
      <w:r w:rsidRPr="0011291F">
        <w:t>A los efectos de garantizar la total transparencia en el procedimiento de licitación, en el transcurso de la vis</w:t>
      </w:r>
      <w:r w:rsidR="00C40062">
        <w:t>ita no se contestarán preguntas.</w:t>
      </w:r>
    </w:p>
    <w:p w:rsidR="006B216A" w:rsidRPr="00E03739" w:rsidRDefault="00B218BB" w:rsidP="00B218BB">
      <w:pPr>
        <w:pStyle w:val="Estilo11"/>
        <w:spacing w:before="240"/>
        <w:jc w:val="left"/>
      </w:pPr>
      <w:r w:rsidRPr="0011291F">
        <w:t>Todas las preguntas deberán hacerse por escrito y remitirse a la siguiente dirección de c</w:t>
      </w:r>
      <w:r w:rsidRPr="0011291F">
        <w:t>o</w:t>
      </w:r>
      <w:r w:rsidRPr="0011291F">
        <w:t xml:space="preserve">rreo electrónico: </w:t>
      </w:r>
      <w:r w:rsidR="0003600A" w:rsidRPr="0003600A">
        <w:rPr>
          <w:rFonts w:eastAsiaTheme="minorHAnsi" w:cs="Arial"/>
          <w:b/>
          <w:bCs/>
          <w:szCs w:val="20"/>
          <w:lang w:val="es-ES" w:eastAsia="en-US"/>
        </w:rPr>
        <w:t>consultas_contratacion</w:t>
      </w:r>
      <w:bookmarkStart w:id="0" w:name="_GoBack"/>
      <w:bookmarkEnd w:id="0"/>
      <w:r w:rsidR="001448B1" w:rsidRPr="00E03739">
        <w:rPr>
          <w:b/>
          <w:i/>
        </w:rPr>
        <w:t>@canalgestion.es</w:t>
      </w:r>
      <w:r w:rsidR="001448B1" w:rsidRPr="00E03739">
        <w:t>.</w:t>
      </w:r>
    </w:p>
    <w:sectPr w:rsidR="006B216A" w:rsidRPr="00E03739" w:rsidSect="00B218BB">
      <w:headerReference w:type="default" r:id="rId6"/>
      <w:footerReference w:type="default" r:id="rId7"/>
      <w:headerReference w:type="first" r:id="rId8"/>
      <w:pgSz w:w="11900" w:h="16840" w:code="9"/>
      <w:pgMar w:top="1843" w:right="1410" w:bottom="567" w:left="1418" w:header="709" w:footer="82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74F" w:rsidRDefault="0026474F">
      <w:r>
        <w:separator/>
      </w:r>
    </w:p>
  </w:endnote>
  <w:endnote w:type="continuationSeparator" w:id="0">
    <w:p w:rsidR="0026474F" w:rsidRDefault="00264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7FE" w:rsidRDefault="004A27FE" w:rsidP="004A27FE">
    <w:pPr>
      <w:pStyle w:val="Piedepgin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74F" w:rsidRDefault="0026474F">
      <w:r>
        <w:separator/>
      </w:r>
    </w:p>
  </w:footnote>
  <w:footnote w:type="continuationSeparator" w:id="0">
    <w:p w:rsidR="0026474F" w:rsidRDefault="002647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6EA" w:rsidRPr="002D16EA" w:rsidRDefault="002D16EA" w:rsidP="002D16EA">
    <w:pPr>
      <w:tabs>
        <w:tab w:val="center" w:pos="4252"/>
        <w:tab w:val="right" w:pos="8504"/>
      </w:tabs>
      <w:rPr>
        <w:rFonts w:cs="Arial"/>
      </w:rPr>
    </w:pPr>
  </w:p>
  <w:p w:rsidR="002D16EA" w:rsidRPr="002D16EA" w:rsidRDefault="002D16EA" w:rsidP="002D16EA">
    <w:pPr>
      <w:tabs>
        <w:tab w:val="center" w:pos="4252"/>
        <w:tab w:val="right" w:pos="8504"/>
      </w:tabs>
      <w:rPr>
        <w:rFonts w:cs="Arial"/>
      </w:rPr>
    </w:pPr>
  </w:p>
  <w:p w:rsidR="002D16EA" w:rsidRPr="002D16EA" w:rsidRDefault="0044571E" w:rsidP="0044571E">
    <w:pPr>
      <w:tabs>
        <w:tab w:val="center" w:pos="4252"/>
        <w:tab w:val="right" w:pos="8504"/>
      </w:tabs>
      <w:rPr>
        <w:rFonts w:cs="Arial"/>
      </w:rPr>
    </w:pPr>
    <w:r>
      <w:rPr>
        <w:noProof/>
        <w:lang w:val="es-ES" w:eastAsia="es-ES"/>
      </w:rPr>
      <w:drawing>
        <wp:inline distT="0" distB="0" distL="0" distR="0">
          <wp:extent cx="933450" cy="397507"/>
          <wp:effectExtent l="19050" t="0" r="0" b="0"/>
          <wp:docPr id="12" name="10 Imagen" descr="Marca_version_cromatic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a_version_cromatic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8117" cy="399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027C5" w:rsidRDefault="006027C5" w:rsidP="002D16EA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7C5" w:rsidRDefault="009A474A">
    <w:pPr>
      <w:pStyle w:val="Encabezado"/>
    </w:pPr>
    <w:r>
      <w:rPr>
        <w:noProof/>
        <w:lang w:val="es-ES" w:eastAsia="es-ES"/>
      </w:rPr>
      <w:drawing>
        <wp:inline distT="0" distB="0" distL="0" distR="0">
          <wp:extent cx="1438656" cy="612648"/>
          <wp:effectExtent l="19050" t="0" r="9144" b="0"/>
          <wp:docPr id="1" name="0 Imagen" descr="Marca_version_cromatic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a_version_cromatic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656" cy="612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6321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7D35F1"/>
    <w:rsid w:val="00027661"/>
    <w:rsid w:val="0003600A"/>
    <w:rsid w:val="00062FC9"/>
    <w:rsid w:val="000A1492"/>
    <w:rsid w:val="000C4EA4"/>
    <w:rsid w:val="001431BA"/>
    <w:rsid w:val="001448B1"/>
    <w:rsid w:val="00161DCF"/>
    <w:rsid w:val="001A2B8B"/>
    <w:rsid w:val="001B6887"/>
    <w:rsid w:val="001F6267"/>
    <w:rsid w:val="00222C83"/>
    <w:rsid w:val="0026474F"/>
    <w:rsid w:val="00274B6C"/>
    <w:rsid w:val="00275EC3"/>
    <w:rsid w:val="0028333E"/>
    <w:rsid w:val="002D16EA"/>
    <w:rsid w:val="002D1F63"/>
    <w:rsid w:val="002E6FC0"/>
    <w:rsid w:val="00302A7A"/>
    <w:rsid w:val="00334B71"/>
    <w:rsid w:val="00343681"/>
    <w:rsid w:val="003D71B7"/>
    <w:rsid w:val="003F561D"/>
    <w:rsid w:val="0042082B"/>
    <w:rsid w:val="004253BF"/>
    <w:rsid w:val="0044571E"/>
    <w:rsid w:val="0044649B"/>
    <w:rsid w:val="00471BC3"/>
    <w:rsid w:val="0048050E"/>
    <w:rsid w:val="00487C3B"/>
    <w:rsid w:val="004930C7"/>
    <w:rsid w:val="004A27FE"/>
    <w:rsid w:val="004A5F0C"/>
    <w:rsid w:val="005D30A1"/>
    <w:rsid w:val="006027C5"/>
    <w:rsid w:val="006324C2"/>
    <w:rsid w:val="00661D69"/>
    <w:rsid w:val="006B216A"/>
    <w:rsid w:val="006C0072"/>
    <w:rsid w:val="006C4D75"/>
    <w:rsid w:val="006F17C7"/>
    <w:rsid w:val="00702CB2"/>
    <w:rsid w:val="00711412"/>
    <w:rsid w:val="0076067D"/>
    <w:rsid w:val="00783CC3"/>
    <w:rsid w:val="007857CF"/>
    <w:rsid w:val="00797EE8"/>
    <w:rsid w:val="007C766F"/>
    <w:rsid w:val="007D35F1"/>
    <w:rsid w:val="007E05B4"/>
    <w:rsid w:val="00843ACF"/>
    <w:rsid w:val="00845154"/>
    <w:rsid w:val="00853B10"/>
    <w:rsid w:val="00881587"/>
    <w:rsid w:val="00885F91"/>
    <w:rsid w:val="0089373B"/>
    <w:rsid w:val="008E32E5"/>
    <w:rsid w:val="0096398D"/>
    <w:rsid w:val="009938B9"/>
    <w:rsid w:val="009A474A"/>
    <w:rsid w:val="009F1E47"/>
    <w:rsid w:val="00A1474E"/>
    <w:rsid w:val="00A3122A"/>
    <w:rsid w:val="00A37833"/>
    <w:rsid w:val="00A44DFA"/>
    <w:rsid w:val="00A67094"/>
    <w:rsid w:val="00A85094"/>
    <w:rsid w:val="00AB007E"/>
    <w:rsid w:val="00AD03C2"/>
    <w:rsid w:val="00B218BB"/>
    <w:rsid w:val="00B270B7"/>
    <w:rsid w:val="00B729A5"/>
    <w:rsid w:val="00BE552A"/>
    <w:rsid w:val="00C40062"/>
    <w:rsid w:val="00C8790F"/>
    <w:rsid w:val="00CB4D06"/>
    <w:rsid w:val="00CC2BAB"/>
    <w:rsid w:val="00D27306"/>
    <w:rsid w:val="00D72C57"/>
    <w:rsid w:val="00DA15E0"/>
    <w:rsid w:val="00DA313C"/>
    <w:rsid w:val="00DA6886"/>
    <w:rsid w:val="00DE51CD"/>
    <w:rsid w:val="00E033BA"/>
    <w:rsid w:val="00E03739"/>
    <w:rsid w:val="00E5302A"/>
    <w:rsid w:val="00E60CC0"/>
    <w:rsid w:val="00E92EB8"/>
    <w:rsid w:val="00EA165B"/>
    <w:rsid w:val="00ED5412"/>
    <w:rsid w:val="00EE5E29"/>
    <w:rsid w:val="00F10265"/>
    <w:rsid w:val="00F125DE"/>
    <w:rsid w:val="00F13622"/>
    <w:rsid w:val="00F277AE"/>
    <w:rsid w:val="00F654EB"/>
    <w:rsid w:val="00F674E8"/>
    <w:rsid w:val="00F74B05"/>
    <w:rsid w:val="00F81D78"/>
    <w:rsid w:val="00F955E8"/>
    <w:rsid w:val="00FB132B"/>
    <w:rsid w:val="00FC1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>
      <o:colormenu v:ext="edit" strokecolor="none"/>
    </o:shapedefaults>
    <o:shapelayout v:ext="edit">
      <o:idmap v:ext="edit" data="1"/>
      <o:regrouptable v:ext="edit">
        <o:entry new="1" old="0"/>
      </o:regrouptable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4E63"/>
    <w:rPr>
      <w:rFonts w:ascii="Arial" w:hAnsi="Arial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general">
    <w:name w:val="Texto general"/>
    <w:basedOn w:val="Normal"/>
    <w:rsid w:val="00FA0AC6"/>
    <w:pPr>
      <w:spacing w:line="240" w:lineRule="exact"/>
      <w:jc w:val="both"/>
      <w:outlineLvl w:val="0"/>
    </w:pPr>
    <w:rPr>
      <w:sz w:val="20"/>
    </w:rPr>
  </w:style>
  <w:style w:type="paragraph" w:styleId="Encabezado">
    <w:name w:val="header"/>
    <w:basedOn w:val="Normal"/>
    <w:rsid w:val="006027C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027C5"/>
    <w:pPr>
      <w:tabs>
        <w:tab w:val="center" w:pos="4252"/>
        <w:tab w:val="right" w:pos="8504"/>
      </w:tabs>
    </w:pPr>
  </w:style>
  <w:style w:type="paragraph" w:customStyle="1" w:styleId="Estilo11">
    <w:name w:val="Estilo11"/>
    <w:basedOn w:val="Normal"/>
    <w:rsid w:val="00F10265"/>
    <w:pPr>
      <w:tabs>
        <w:tab w:val="left" w:pos="5954"/>
      </w:tabs>
      <w:spacing w:line="240" w:lineRule="exact"/>
      <w:jc w:val="both"/>
    </w:pPr>
    <w:rPr>
      <w:sz w:val="22"/>
    </w:rPr>
  </w:style>
  <w:style w:type="table" w:styleId="Tablaconcuadrcula">
    <w:name w:val="Table Grid"/>
    <w:basedOn w:val="Tablanormal"/>
    <w:rsid w:val="00F674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DA313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DA313C"/>
    <w:rPr>
      <w:rFonts w:ascii="Tahoma" w:hAnsi="Tahoma" w:cs="Tahoma"/>
      <w:sz w:val="16"/>
      <w:szCs w:val="16"/>
      <w:lang w:val="es-ES_tradnl" w:eastAsia="es-ES_tradnl"/>
    </w:rPr>
  </w:style>
  <w:style w:type="character" w:styleId="Hipervnculo">
    <w:name w:val="Hyperlink"/>
    <w:basedOn w:val="Fuentedeprrafopredeter"/>
    <w:rsid w:val="006F17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Formatos\Carta_Logo_color_para_papel_blanc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Carta_Logo_color_para_papel_blanco</Template>
  <TotalTime>1</TotalTime>
  <Pages>1</Pages>
  <Words>143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Apellido Apellido</vt:lpstr>
    </vt:vector>
  </TitlesOfParts>
  <Company>Canal de Isabel II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Apellido Apellido</dc:title>
  <dc:creator>GOMEZ PEREZ, JOSE LUIS</dc:creator>
  <cp:lastModifiedBy>C64193</cp:lastModifiedBy>
  <cp:revision>2</cp:revision>
  <cp:lastPrinted>2015-04-17T09:56:00Z</cp:lastPrinted>
  <dcterms:created xsi:type="dcterms:W3CDTF">2016-03-14T07:47:00Z</dcterms:created>
  <dcterms:modified xsi:type="dcterms:W3CDTF">2016-03-14T07:47:00Z</dcterms:modified>
</cp:coreProperties>
</file>