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DC83" w14:textId="77777777" w:rsidR="00AD47F7" w:rsidRPr="00DD1118" w:rsidRDefault="00AD47F7" w:rsidP="00AD47F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bookmarkStart w:id="0" w:name="_Toc512247123"/>
      <w:bookmarkStart w:id="1" w:name="_Toc222406417"/>
      <w:r w:rsidRPr="00DD1118">
        <w:rPr>
          <w:b/>
          <w:sz w:val="22"/>
          <w:szCs w:val="22"/>
        </w:rPr>
        <w:t xml:space="preserve">ANEXO I.1. </w:t>
      </w:r>
      <w:bookmarkStart w:id="2" w:name="_Toc198006215"/>
      <w:r w:rsidRPr="00DD1118">
        <w:rPr>
          <w:sz w:val="22"/>
          <w:szCs w:val="22"/>
        </w:rPr>
        <w:t>MODELO DE PROPOSICIÓN ECONÓMICA</w:t>
      </w:r>
      <w:bookmarkEnd w:id="0"/>
      <w:bookmarkEnd w:id="2"/>
      <w:r w:rsidRPr="00DD1118">
        <w:rPr>
          <w:sz w:val="22"/>
          <w:szCs w:val="22"/>
          <w:vertAlign w:val="superscript"/>
        </w:rPr>
        <w:footnoteReference w:id="1"/>
      </w:r>
      <w:bookmarkEnd w:id="1"/>
    </w:p>
    <w:p w14:paraId="51BE4A48" w14:textId="77777777" w:rsidR="00AD47F7" w:rsidRPr="00DD1118" w:rsidRDefault="00AD47F7" w:rsidP="00AD47F7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8"/>
        <w:gridCol w:w="3158"/>
        <w:gridCol w:w="3158"/>
        <w:gridCol w:w="2931"/>
        <w:gridCol w:w="2989"/>
        <w:gridCol w:w="851"/>
        <w:gridCol w:w="2194"/>
      </w:tblGrid>
      <w:tr w:rsidR="00AD47F7" w:rsidRPr="00DD1118" w14:paraId="146751E0" w14:textId="77777777" w:rsidTr="000B13BA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14:paraId="0C348AF2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6C310C6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DNI/NIE</w:t>
            </w:r>
          </w:p>
        </w:tc>
      </w:tr>
      <w:tr w:rsidR="00AD47F7" w:rsidRPr="00DD1118" w14:paraId="391285E8" w14:textId="77777777" w:rsidTr="000B13BA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14:paraId="5ABCBEF6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5F6D33D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&lt;DNI&gt;</w:t>
            </w:r>
          </w:p>
        </w:tc>
      </w:tr>
      <w:tr w:rsidR="00AD47F7" w:rsidRPr="00DD1118" w14:paraId="2ABC7074" w14:textId="77777777" w:rsidTr="000B13BA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14:paraId="16A7D858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40237140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&lt;DNI&gt;</w:t>
            </w:r>
          </w:p>
        </w:tc>
      </w:tr>
      <w:tr w:rsidR="00AD47F7" w:rsidRPr="00DD1118" w14:paraId="1711A526" w14:textId="77777777" w:rsidTr="000B13BA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14:paraId="1A32E191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 xml:space="preserve">actuando en nombre propio o en representación de </w:t>
            </w:r>
            <w:r w:rsidRPr="00DD1118">
              <w:rPr>
                <w:sz w:val="18"/>
                <w:szCs w:val="18"/>
              </w:rPr>
              <w:t xml:space="preserve">(nombre y apellidos/razón social del licitador): </w:t>
            </w:r>
            <w:r w:rsidRPr="00DD1118"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D043FD5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NIF</w:t>
            </w:r>
          </w:p>
        </w:tc>
      </w:tr>
      <w:tr w:rsidR="00AD47F7" w:rsidRPr="00DD1118" w14:paraId="53E06C61" w14:textId="77777777" w:rsidTr="000B13BA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14:paraId="1AF96352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C640353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&lt;NIF&gt;</w:t>
            </w:r>
          </w:p>
        </w:tc>
      </w:tr>
      <w:tr w:rsidR="00AD47F7" w:rsidRPr="00DD1118" w14:paraId="25EFF98F" w14:textId="77777777" w:rsidTr="000B13BA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63AAAE5C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 xml:space="preserve">con domicilio en </w:t>
            </w:r>
            <w:r w:rsidRPr="00DD1118">
              <w:rPr>
                <w:sz w:val="18"/>
                <w:szCs w:val="18"/>
              </w:rPr>
              <w:t>(domicilio del licitador)</w:t>
            </w:r>
            <w:r w:rsidRPr="00DD1118">
              <w:rPr>
                <w:sz w:val="20"/>
                <w:szCs w:val="20"/>
              </w:rPr>
              <w:t>:</w:t>
            </w:r>
          </w:p>
        </w:tc>
      </w:tr>
      <w:tr w:rsidR="00AD47F7" w:rsidRPr="00DD1118" w14:paraId="4315E05B" w14:textId="77777777" w:rsidTr="000B13BA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14:paraId="02459947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Vía / número: &lt;Dirección&gt;</w:t>
            </w:r>
          </w:p>
        </w:tc>
      </w:tr>
      <w:tr w:rsidR="00AD47F7" w:rsidRPr="00DD1118" w14:paraId="54395270" w14:textId="77777777" w:rsidTr="000B13BA">
        <w:trPr>
          <w:gridBefore w:val="1"/>
          <w:wBefore w:w="6" w:type="pct"/>
          <w:trHeight w:val="37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14:paraId="394CD94E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Localidad: &lt;Municipio&gt;</w:t>
            </w:r>
          </w:p>
        </w:tc>
      </w:tr>
      <w:tr w:rsidR="00AD47F7" w:rsidRPr="00DD1118" w14:paraId="7AF52ECA" w14:textId="77777777" w:rsidTr="000B13BA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361C6901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AD47F7" w:rsidRPr="00DD1118" w14:paraId="02116F51" w14:textId="77777777" w:rsidTr="000B13BA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14:paraId="2B10FD03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&lt;Expediente&gt;</w:t>
            </w:r>
          </w:p>
          <w:p w14:paraId="45C718DB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&lt;Descripción extendida&gt;</w:t>
            </w:r>
          </w:p>
        </w:tc>
      </w:tr>
      <w:tr w:rsidR="00AD47F7" w:rsidRPr="00DD1118" w14:paraId="4440DE1C" w14:textId="77777777" w:rsidTr="000B13BA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14:paraId="71E81D29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14:paraId="70B3AA93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14:paraId="37A3C3E9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14:paraId="209F9AE3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14:paraId="2605B6C1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  <w:tr w:rsidR="00AD47F7" w:rsidRPr="00DD1118" w14:paraId="6CD0FF06" w14:textId="77777777" w:rsidTr="000B13BA">
        <w:trPr>
          <w:gridBefore w:val="1"/>
          <w:wBefore w:w="6" w:type="pct"/>
          <w:trHeight w:val="31"/>
        </w:trPr>
        <w:tc>
          <w:tcPr>
            <w:tcW w:w="1032" w:type="pct"/>
          </w:tcPr>
          <w:p w14:paraId="0795A367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14:paraId="12AA67FC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DD1118">
              <w:rPr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14:paraId="2E63DF8D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14:paraId="4883F61E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14:paraId="0985CB32" w14:textId="77777777" w:rsidR="00AD47F7" w:rsidRPr="00DD1118" w:rsidRDefault="00AD47F7" w:rsidP="000B13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</w:tbl>
    <w:p w14:paraId="28D47C6C" w14:textId="77777777" w:rsidR="00AD47F7" w:rsidRPr="00DD1118" w:rsidRDefault="00AD47F7" w:rsidP="00AD47F7">
      <w:pPr>
        <w:spacing w:line="240" w:lineRule="auto"/>
        <w:rPr>
          <w:sz w:val="20"/>
          <w:szCs w:val="20"/>
        </w:rPr>
      </w:pPr>
    </w:p>
    <w:p w14:paraId="7AB5FCCB" w14:textId="77777777" w:rsidR="00AD47F7" w:rsidRPr="00DD1118" w:rsidRDefault="00AD47F7" w:rsidP="00AD47F7">
      <w:pPr>
        <w:spacing w:line="240" w:lineRule="auto"/>
        <w:rPr>
          <w:sz w:val="22"/>
          <w:szCs w:val="22"/>
        </w:rPr>
      </w:pPr>
      <w:r w:rsidRPr="00DD1118"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</w:t>
      </w:r>
      <w:r>
        <w:rPr>
          <w:sz w:val="20"/>
          <w:szCs w:val="20"/>
        </w:rPr>
        <w:t xml:space="preserve"> </w:t>
      </w:r>
      <w:r w:rsidRPr="00DD1118">
        <w:rPr>
          <w:sz w:val="20"/>
          <w:szCs w:val="20"/>
        </w:rPr>
        <w:t>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DD1118">
        <w:rPr>
          <w:sz w:val="22"/>
          <w:szCs w:val="22"/>
        </w:rPr>
        <w:t>:</w:t>
      </w:r>
    </w:p>
    <w:p w14:paraId="32AFF57A" w14:textId="77777777" w:rsidR="00AD47F7" w:rsidRPr="00DD1118" w:rsidRDefault="00AD47F7" w:rsidP="00AD47F7">
      <w:pPr>
        <w:spacing w:line="240" w:lineRule="auto"/>
        <w:rPr>
          <w:sz w:val="22"/>
          <w:szCs w:val="22"/>
        </w:rPr>
      </w:pPr>
    </w:p>
    <w:tbl>
      <w:tblPr>
        <w:tblW w:w="14541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7"/>
        <w:gridCol w:w="465"/>
        <w:gridCol w:w="445"/>
        <w:gridCol w:w="2251"/>
        <w:gridCol w:w="808"/>
        <w:gridCol w:w="1276"/>
        <w:gridCol w:w="616"/>
        <w:gridCol w:w="376"/>
        <w:gridCol w:w="818"/>
        <w:gridCol w:w="850"/>
        <w:gridCol w:w="805"/>
        <w:gridCol w:w="185"/>
        <w:gridCol w:w="1132"/>
        <w:gridCol w:w="566"/>
        <w:gridCol w:w="1130"/>
        <w:gridCol w:w="1130"/>
        <w:gridCol w:w="845"/>
        <w:gridCol w:w="393"/>
        <w:gridCol w:w="393"/>
      </w:tblGrid>
      <w:tr w:rsidR="00AD47F7" w:rsidRPr="00DD1118" w14:paraId="79C78B7B" w14:textId="77777777" w:rsidTr="000B13BA">
        <w:trPr>
          <w:gridBefore w:val="1"/>
          <w:wBefore w:w="57" w:type="dxa"/>
        </w:trPr>
        <w:tc>
          <w:tcPr>
            <w:tcW w:w="465" w:type="dxa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23691B5E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Lote</w:t>
            </w:r>
          </w:p>
        </w:tc>
        <w:tc>
          <w:tcPr>
            <w:tcW w:w="3504" w:type="dxa"/>
            <w:gridSpan w:val="3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124BBB05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Artículo ofertado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7E52686F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Marca</w:t>
            </w:r>
          </w:p>
        </w:tc>
        <w:tc>
          <w:tcPr>
            <w:tcW w:w="992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3A7D5E50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Modelo o</w:t>
            </w:r>
          </w:p>
          <w:p w14:paraId="769803CB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referencia</w:t>
            </w:r>
          </w:p>
        </w:tc>
        <w:tc>
          <w:tcPr>
            <w:tcW w:w="818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40D66FB1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Código</w:t>
            </w:r>
          </w:p>
          <w:p w14:paraId="7D87B755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nacional</w:t>
            </w:r>
          </w:p>
        </w:tc>
        <w:tc>
          <w:tcPr>
            <w:tcW w:w="85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5A913682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Cantidad</w:t>
            </w:r>
          </w:p>
        </w:tc>
        <w:tc>
          <w:tcPr>
            <w:tcW w:w="990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0FE4F22B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Precio unitario sin IVA</w:t>
            </w:r>
          </w:p>
        </w:tc>
        <w:tc>
          <w:tcPr>
            <w:tcW w:w="1132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5D2B2666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Base imponible</w:t>
            </w:r>
          </w:p>
        </w:tc>
        <w:tc>
          <w:tcPr>
            <w:tcW w:w="56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5B6CFB88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% IVA</w:t>
            </w:r>
          </w:p>
        </w:tc>
        <w:tc>
          <w:tcPr>
            <w:tcW w:w="113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7EFA807F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Importe de IVA</w:t>
            </w:r>
          </w:p>
        </w:tc>
        <w:tc>
          <w:tcPr>
            <w:tcW w:w="113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6B207E25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Importe total con IVA</w:t>
            </w:r>
          </w:p>
        </w:tc>
        <w:tc>
          <w:tcPr>
            <w:tcW w:w="845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14:paraId="589454F0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proofErr w:type="spellStart"/>
            <w:r w:rsidRPr="00DD1118">
              <w:rPr>
                <w:sz w:val="18"/>
                <w:szCs w:val="18"/>
                <w:lang w:val="es-ES_tradnl"/>
              </w:rPr>
              <w:t>nº</w:t>
            </w:r>
            <w:proofErr w:type="spellEnd"/>
            <w:r w:rsidRPr="00DD1118">
              <w:rPr>
                <w:sz w:val="18"/>
                <w:szCs w:val="18"/>
                <w:lang w:val="es-ES_tradnl"/>
              </w:rPr>
              <w:t xml:space="preserve"> unid. unidad mínima de venta</w:t>
            </w:r>
          </w:p>
        </w:tc>
        <w:tc>
          <w:tcPr>
            <w:tcW w:w="786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  <w:vAlign w:val="center"/>
          </w:tcPr>
          <w:p w14:paraId="4D8B72FF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DD1118">
              <w:rPr>
                <w:sz w:val="18"/>
                <w:szCs w:val="18"/>
                <w:lang w:val="es-ES_tradnl"/>
              </w:rPr>
              <w:t>Plazo de entrega</w:t>
            </w:r>
          </w:p>
        </w:tc>
      </w:tr>
      <w:tr w:rsidR="00AD47F7" w:rsidRPr="00DD1118" w14:paraId="1A53AAE9" w14:textId="77777777" w:rsidTr="000B13BA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73EEEA2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  <w:lang w:val="es-ES_tradnl"/>
              </w:rPr>
              <w:t>U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455ADEB" w14:textId="77777777" w:rsidR="00AD47F7" w:rsidRPr="00DD1118" w:rsidRDefault="00AD47F7" w:rsidP="000B13BA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  <w:lang w:val="es-ES_tradnl"/>
              </w:rPr>
              <w:t>ELEMENTOS DE SEGURIDAD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5FDEDF5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  <w:lang w:val="es-ES_tradnl"/>
              </w:rPr>
              <w:t>--</w:t>
            </w:r>
          </w:p>
        </w:tc>
        <w:tc>
          <w:tcPr>
            <w:tcW w:w="99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99EA4D3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  <w:lang w:val="es-ES_tradnl"/>
              </w:rPr>
              <w:t>--</w:t>
            </w: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625FDCD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  <w:lang w:val="es-ES_tradnl"/>
              </w:rPr>
              <w:t>--</w:t>
            </w:r>
          </w:p>
        </w:tc>
        <w:tc>
          <w:tcPr>
            <w:tcW w:w="8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A86A8CB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  <w:lang w:val="es-ES_tradnl"/>
              </w:rPr>
              <w:t>--</w:t>
            </w: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B064F63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  <w:lang w:val="es-ES_tradnl"/>
              </w:rPr>
              <w:t>--</w:t>
            </w: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C204210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C932306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3B37465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6853103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EB636A0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  <w:lang w:val="es-ES_tradnl"/>
              </w:rPr>
              <w:t>--</w:t>
            </w: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F5A7F9A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  <w:lang w:val="es-ES_tradnl"/>
              </w:rPr>
              <w:t>--</w:t>
            </w: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14:paraId="0DDE0ADE" w14:textId="77777777" w:rsidR="00AD47F7" w:rsidRPr="00DD1118" w:rsidRDefault="00AD47F7" w:rsidP="000B13BA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AD47F7" w:rsidRPr="00DD1118" w14:paraId="5D2BAFAC" w14:textId="77777777" w:rsidTr="000B13BA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774" w:type="dxa"/>
          <w:trHeight w:val="25"/>
        </w:trPr>
        <w:tc>
          <w:tcPr>
            <w:tcW w:w="967" w:type="dxa"/>
            <w:gridSpan w:val="3"/>
            <w:shd w:val="clear" w:color="auto" w:fill="E6E6E6"/>
            <w:vAlign w:val="center"/>
          </w:tcPr>
          <w:p w14:paraId="16D07255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DD1118">
              <w:rPr>
                <w:sz w:val="18"/>
                <w:szCs w:val="18"/>
              </w:rPr>
              <w:t xml:space="preserve">Lote </w:t>
            </w:r>
            <w:proofErr w:type="spellStart"/>
            <w:r w:rsidRPr="00DD1118">
              <w:rPr>
                <w:sz w:val="18"/>
                <w:szCs w:val="18"/>
              </w:rPr>
              <w:t>nº</w:t>
            </w:r>
            <w:proofErr w:type="spellEnd"/>
          </w:p>
        </w:tc>
        <w:tc>
          <w:tcPr>
            <w:tcW w:w="2251" w:type="dxa"/>
            <w:shd w:val="clear" w:color="auto" w:fill="E6E6E6"/>
            <w:vAlign w:val="center"/>
          </w:tcPr>
          <w:p w14:paraId="55BED782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DD1118">
              <w:rPr>
                <w:sz w:val="18"/>
                <w:szCs w:val="18"/>
              </w:rPr>
              <w:t>Parte en metálico</w:t>
            </w:r>
          </w:p>
        </w:tc>
        <w:tc>
          <w:tcPr>
            <w:tcW w:w="2700" w:type="dxa"/>
            <w:gridSpan w:val="3"/>
            <w:shd w:val="clear" w:color="auto" w:fill="E6E6E6"/>
            <w:vAlign w:val="center"/>
          </w:tcPr>
          <w:p w14:paraId="155E6BA6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DD1118">
              <w:rPr>
                <w:sz w:val="18"/>
                <w:szCs w:val="18"/>
              </w:rPr>
              <w:t>Parte en bienes</w:t>
            </w:r>
          </w:p>
        </w:tc>
        <w:tc>
          <w:tcPr>
            <w:tcW w:w="2849" w:type="dxa"/>
            <w:gridSpan w:val="4"/>
            <w:shd w:val="clear" w:color="auto" w:fill="E6E6E6"/>
            <w:vAlign w:val="center"/>
          </w:tcPr>
          <w:p w14:paraId="6254757A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DD1118">
              <w:rPr>
                <w:sz w:val="18"/>
                <w:szCs w:val="18"/>
              </w:rPr>
              <w:t>Canon de mantenimiento</w:t>
            </w:r>
          </w:p>
        </w:tc>
      </w:tr>
      <w:tr w:rsidR="00AD47F7" w:rsidRPr="00DD1118" w14:paraId="3427C357" w14:textId="77777777" w:rsidTr="000B13BA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774" w:type="dxa"/>
          <w:trHeight w:val="25"/>
        </w:trPr>
        <w:tc>
          <w:tcPr>
            <w:tcW w:w="967" w:type="dxa"/>
            <w:gridSpan w:val="3"/>
            <w:shd w:val="clear" w:color="auto" w:fill="auto"/>
            <w:noWrap/>
            <w:vAlign w:val="center"/>
          </w:tcPr>
          <w:p w14:paraId="6FFF37F7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2251" w:type="dxa"/>
            <w:shd w:val="clear" w:color="auto" w:fill="auto"/>
            <w:noWrap/>
            <w:vAlign w:val="center"/>
          </w:tcPr>
          <w:p w14:paraId="2D1300CF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14:paraId="4D12C543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2849" w:type="dxa"/>
            <w:gridSpan w:val="4"/>
            <w:shd w:val="clear" w:color="FFFFFF" w:fill="auto"/>
            <w:vAlign w:val="center"/>
          </w:tcPr>
          <w:p w14:paraId="642680CA" w14:textId="77777777" w:rsidR="00AD47F7" w:rsidRPr="00DD1118" w:rsidRDefault="00AD47F7" w:rsidP="000B13B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</w:tr>
    </w:tbl>
    <w:p w14:paraId="20D2F142" w14:textId="747DA10A" w:rsidR="00332AC1" w:rsidRPr="000E07A1" w:rsidRDefault="00AD47F7" w:rsidP="00AD47F7">
      <w:r w:rsidRPr="00DD1118">
        <w:rPr>
          <w:sz w:val="22"/>
          <w:szCs w:val="22"/>
        </w:rPr>
        <w:lastRenderedPageBreak/>
        <w:t>Fecha y firma del licitador.</w:t>
      </w:r>
    </w:p>
    <w:sectPr w:rsidR="00332AC1" w:rsidRPr="000E07A1" w:rsidSect="00AD47F7">
      <w:headerReference w:type="default" r:id="rId7"/>
      <w:pgSz w:w="16838" w:h="11906" w:orient="landscape"/>
      <w:pgMar w:top="1843" w:right="678" w:bottom="170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3CE98" w14:textId="77777777" w:rsidR="00AD47F7" w:rsidRDefault="00AD47F7" w:rsidP="00CF322F">
      <w:pPr>
        <w:spacing w:line="240" w:lineRule="auto"/>
      </w:pPr>
      <w:r>
        <w:separator/>
      </w:r>
    </w:p>
  </w:endnote>
  <w:endnote w:type="continuationSeparator" w:id="0">
    <w:p w14:paraId="7D663C7C" w14:textId="77777777" w:rsidR="00AD47F7" w:rsidRDefault="00AD47F7" w:rsidP="00CF32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365C" w14:textId="77777777" w:rsidR="00AD47F7" w:rsidRDefault="00AD47F7" w:rsidP="00CF322F">
      <w:pPr>
        <w:spacing w:line="240" w:lineRule="auto"/>
      </w:pPr>
      <w:r>
        <w:separator/>
      </w:r>
    </w:p>
  </w:footnote>
  <w:footnote w:type="continuationSeparator" w:id="0">
    <w:p w14:paraId="1311ABD3" w14:textId="77777777" w:rsidR="00AD47F7" w:rsidRDefault="00AD47F7" w:rsidP="00CF322F">
      <w:pPr>
        <w:spacing w:line="240" w:lineRule="auto"/>
      </w:pPr>
      <w:r>
        <w:continuationSeparator/>
      </w:r>
    </w:p>
  </w:footnote>
  <w:footnote w:id="1">
    <w:p w14:paraId="129804EE" w14:textId="77777777" w:rsidR="00AD47F7" w:rsidRPr="00DD1118" w:rsidRDefault="00AD47F7" w:rsidP="00AD47F7">
      <w:pPr>
        <w:pStyle w:val="Textonotapie"/>
        <w:spacing w:before="0" w:after="0" w:line="240" w:lineRule="auto"/>
        <w:rPr>
          <w:rFonts w:cs="Times New Roman"/>
        </w:rPr>
      </w:pPr>
      <w:r w:rsidRPr="00DD1118">
        <w:rPr>
          <w:rStyle w:val="Refdenotaalpie"/>
          <w:rFonts w:cs="Times New Roman"/>
        </w:rPr>
        <w:footnoteRef/>
      </w:r>
      <w:r w:rsidRPr="00DD1118">
        <w:rPr>
          <w:rFonts w:cs="Times New Roman"/>
        </w:rPr>
        <w:t xml:space="preserve"> Desglose de costes si se exige en </w:t>
      </w:r>
      <w:r>
        <w:rPr>
          <w:rFonts w:cs="Times New Roman"/>
        </w:rPr>
        <w:t>el apartado 10.2 del cuadro de características del contrato y en la cláusula 10.</w:t>
      </w:r>
    </w:p>
  </w:footnote>
  <w:footnote w:id="2">
    <w:p w14:paraId="6D01E185" w14:textId="77777777" w:rsidR="00AD47F7" w:rsidRPr="00DD1118" w:rsidRDefault="00AD47F7" w:rsidP="00AD47F7">
      <w:pPr>
        <w:pStyle w:val="Textonotapie"/>
        <w:spacing w:before="0" w:after="0" w:line="240" w:lineRule="auto"/>
        <w:rPr>
          <w:rFonts w:cs="Times New Roman"/>
        </w:rPr>
      </w:pPr>
      <w:r w:rsidRPr="00DD1118">
        <w:rPr>
          <w:rStyle w:val="Refdenotaalpie"/>
          <w:rFonts w:cs="Times New Roman"/>
        </w:rPr>
        <w:footnoteRef/>
      </w:r>
      <w:r w:rsidRPr="00DD1118">
        <w:rPr>
          <w:rFonts w:cs="Times New Roman"/>
        </w:rPr>
        <w:t xml:space="preserve"> Se deberá indicar, a continuación del nombre o razón social, si se trata o no de una pequeña o mediana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01B22" w14:textId="77777777" w:rsidR="00CF322F" w:rsidRDefault="00CF322F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092C61CA" wp14:editId="06B02FDE">
          <wp:simplePos x="0" y="0"/>
          <wp:positionH relativeFrom="page">
            <wp:posOffset>541020</wp:posOffset>
          </wp:positionH>
          <wp:positionV relativeFrom="page">
            <wp:posOffset>614680</wp:posOffset>
          </wp:positionV>
          <wp:extent cx="2519680" cy="388620"/>
          <wp:effectExtent l="0" t="0" r="0" b="0"/>
          <wp:wrapSquare wrapText="bothSides"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9680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17D2"/>
    <w:multiLevelType w:val="hybridMultilevel"/>
    <w:tmpl w:val="211C9C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0102"/>
    <w:multiLevelType w:val="hybridMultilevel"/>
    <w:tmpl w:val="93281298"/>
    <w:lvl w:ilvl="0" w:tplc="D91480BC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C36DA"/>
    <w:multiLevelType w:val="hybridMultilevel"/>
    <w:tmpl w:val="EDBE599A"/>
    <w:lvl w:ilvl="0" w:tplc="715413A2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B547D"/>
    <w:multiLevelType w:val="hybridMultilevel"/>
    <w:tmpl w:val="0D0CF3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00F7"/>
    <w:multiLevelType w:val="hybridMultilevel"/>
    <w:tmpl w:val="E5F81254"/>
    <w:lvl w:ilvl="0" w:tplc="8D64D728">
      <w:start w:val="1"/>
      <w:numFmt w:val="lowerLetter"/>
      <w:pStyle w:val="Ttulo3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F1A1C"/>
    <w:multiLevelType w:val="hybridMultilevel"/>
    <w:tmpl w:val="C298D966"/>
    <w:lvl w:ilvl="0" w:tplc="E3B2DFCA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F007ED"/>
    <w:multiLevelType w:val="hybridMultilevel"/>
    <w:tmpl w:val="B82ADCA2"/>
    <w:lvl w:ilvl="0" w:tplc="C49AE2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C68EC"/>
    <w:multiLevelType w:val="hybridMultilevel"/>
    <w:tmpl w:val="F50A4250"/>
    <w:lvl w:ilvl="0" w:tplc="39C45D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E2EBC"/>
    <w:multiLevelType w:val="hybridMultilevel"/>
    <w:tmpl w:val="03DEC49A"/>
    <w:lvl w:ilvl="0" w:tplc="E3B2DFC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6FF7"/>
    <w:multiLevelType w:val="hybridMultilevel"/>
    <w:tmpl w:val="0018F6C8"/>
    <w:lvl w:ilvl="0" w:tplc="A61ABF42">
      <w:start w:val="1"/>
      <w:numFmt w:val="decimal"/>
      <w:lvlText w:val="1.1%1"/>
      <w:lvlJc w:val="center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54951"/>
    <w:multiLevelType w:val="hybridMultilevel"/>
    <w:tmpl w:val="7366A5F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3"/>
        <w:sz w:val="20"/>
        <w:szCs w:val="20"/>
        <w:lang w:val="es-ES" w:eastAsia="es-ES" w:bidi="es-ES"/>
      </w:rPr>
    </w:lvl>
    <w:lvl w:ilvl="1" w:tplc="39C45D6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66E16"/>
    <w:multiLevelType w:val="hybridMultilevel"/>
    <w:tmpl w:val="19E85F34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5027B9"/>
    <w:multiLevelType w:val="hybridMultilevel"/>
    <w:tmpl w:val="9C447994"/>
    <w:lvl w:ilvl="0" w:tplc="DA44DE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C271B9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100BAE"/>
    <w:multiLevelType w:val="hybridMultilevel"/>
    <w:tmpl w:val="66C882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A56F4D6">
      <w:start w:val="1"/>
      <w:numFmt w:val="bullet"/>
      <w:lvlText w:val="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E627D"/>
    <w:multiLevelType w:val="hybridMultilevel"/>
    <w:tmpl w:val="4052FBBE"/>
    <w:lvl w:ilvl="0" w:tplc="0C0A0013">
      <w:start w:val="1"/>
      <w:numFmt w:val="upperRoman"/>
      <w:lvlText w:val="%1."/>
      <w:lvlJc w:val="righ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520C2E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D0B3E73"/>
    <w:multiLevelType w:val="hybridMultilevel"/>
    <w:tmpl w:val="C548D16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C45D6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F6BEB"/>
    <w:multiLevelType w:val="hybridMultilevel"/>
    <w:tmpl w:val="C92C41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D1F5A"/>
    <w:multiLevelType w:val="hybridMultilevel"/>
    <w:tmpl w:val="99F287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270B1"/>
    <w:multiLevelType w:val="hybridMultilevel"/>
    <w:tmpl w:val="1144A0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93BDC"/>
    <w:multiLevelType w:val="hybridMultilevel"/>
    <w:tmpl w:val="3CF4D80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A1786"/>
    <w:multiLevelType w:val="multilevel"/>
    <w:tmpl w:val="2C18E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DA93473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4D03115"/>
    <w:multiLevelType w:val="hybridMultilevel"/>
    <w:tmpl w:val="4D204A5C"/>
    <w:lvl w:ilvl="0" w:tplc="715413A2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47F22"/>
    <w:multiLevelType w:val="hybridMultilevel"/>
    <w:tmpl w:val="BAE69AF6"/>
    <w:lvl w:ilvl="0" w:tplc="39C45D6E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7F303BC5"/>
    <w:multiLevelType w:val="hybridMultilevel"/>
    <w:tmpl w:val="7ECE18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4"/>
  </w:num>
  <w:num w:numId="4">
    <w:abstractNumId w:val="11"/>
  </w:num>
  <w:num w:numId="5">
    <w:abstractNumId w:val="6"/>
  </w:num>
  <w:num w:numId="6">
    <w:abstractNumId w:val="8"/>
  </w:num>
  <w:num w:numId="7">
    <w:abstractNumId w:val="25"/>
  </w:num>
  <w:num w:numId="8">
    <w:abstractNumId w:val="5"/>
  </w:num>
  <w:num w:numId="9">
    <w:abstractNumId w:val="18"/>
  </w:num>
  <w:num w:numId="10">
    <w:abstractNumId w:val="1"/>
  </w:num>
  <w:num w:numId="11">
    <w:abstractNumId w:val="13"/>
  </w:num>
  <w:num w:numId="12">
    <w:abstractNumId w:val="23"/>
  </w:num>
  <w:num w:numId="13">
    <w:abstractNumId w:val="22"/>
  </w:num>
  <w:num w:numId="14">
    <w:abstractNumId w:val="16"/>
  </w:num>
  <w:num w:numId="15">
    <w:abstractNumId w:val="14"/>
  </w:num>
  <w:num w:numId="16">
    <w:abstractNumId w:val="17"/>
  </w:num>
  <w:num w:numId="17">
    <w:abstractNumId w:val="7"/>
  </w:num>
  <w:num w:numId="18">
    <w:abstractNumId w:val="21"/>
  </w:num>
  <w:num w:numId="19">
    <w:abstractNumId w:val="3"/>
  </w:num>
  <w:num w:numId="20">
    <w:abstractNumId w:val="9"/>
  </w:num>
  <w:num w:numId="21">
    <w:abstractNumId w:val="15"/>
  </w:num>
  <w:num w:numId="22">
    <w:abstractNumId w:val="24"/>
  </w:num>
  <w:num w:numId="23">
    <w:abstractNumId w:val="26"/>
  </w:num>
  <w:num w:numId="24">
    <w:abstractNumId w:val="20"/>
  </w:num>
  <w:num w:numId="25">
    <w:abstractNumId w:val="10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7F7"/>
    <w:rsid w:val="00095F83"/>
    <w:rsid w:val="000E07A1"/>
    <w:rsid w:val="00156F72"/>
    <w:rsid w:val="001A024C"/>
    <w:rsid w:val="00332AC1"/>
    <w:rsid w:val="003B4781"/>
    <w:rsid w:val="00477B03"/>
    <w:rsid w:val="004E0687"/>
    <w:rsid w:val="004F52EB"/>
    <w:rsid w:val="006B4D51"/>
    <w:rsid w:val="009D7328"/>
    <w:rsid w:val="00A117BE"/>
    <w:rsid w:val="00AD47F7"/>
    <w:rsid w:val="00B33A6A"/>
    <w:rsid w:val="00BD7ED7"/>
    <w:rsid w:val="00CF322F"/>
    <w:rsid w:val="00D0356E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52B5B"/>
  <w15:chartTrackingRefBased/>
  <w15:docId w15:val="{96D16EA2-278C-44DE-80F9-AC4720B7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7F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117BE"/>
    <w:pPr>
      <w:spacing w:after="160" w:line="259" w:lineRule="auto"/>
      <w:outlineLvl w:val="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A117BE"/>
    <w:pPr>
      <w:numPr>
        <w:numId w:val="10"/>
      </w:numPr>
      <w:outlineLvl w:val="1"/>
    </w:p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477B03"/>
    <w:pPr>
      <w:numPr>
        <w:numId w:val="3"/>
      </w:numPr>
      <w:outlineLvl w:val="2"/>
    </w:pPr>
    <w:rPr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F322F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F322F"/>
  </w:style>
  <w:style w:type="paragraph" w:styleId="Piedepgina">
    <w:name w:val="footer"/>
    <w:basedOn w:val="Normal"/>
    <w:link w:val="PiedepginaCar"/>
    <w:uiPriority w:val="99"/>
    <w:unhideWhenUsed/>
    <w:rsid w:val="00CF322F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F322F"/>
  </w:style>
  <w:style w:type="paragraph" w:styleId="Prrafodelista">
    <w:name w:val="List Paragraph"/>
    <w:basedOn w:val="Normal"/>
    <w:uiPriority w:val="34"/>
    <w:qFormat/>
    <w:rsid w:val="00A117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A117BE"/>
    <w:rPr>
      <w:b/>
    </w:rPr>
  </w:style>
  <w:style w:type="character" w:customStyle="1" w:styleId="Ttulo2Car">
    <w:name w:val="Título 2 Car"/>
    <w:basedOn w:val="Fuentedeprrafopredeter"/>
    <w:link w:val="Ttulo2"/>
    <w:uiPriority w:val="9"/>
    <w:rsid w:val="00A117BE"/>
    <w:rPr>
      <w:b/>
    </w:rPr>
  </w:style>
  <w:style w:type="character" w:customStyle="1" w:styleId="Ttulo3Car">
    <w:name w:val="Título 3 Car"/>
    <w:basedOn w:val="Fuentedeprrafopredeter"/>
    <w:link w:val="Ttulo3"/>
    <w:uiPriority w:val="9"/>
    <w:rsid w:val="00477B03"/>
    <w:rPr>
      <w:u w:val="single"/>
    </w:rPr>
  </w:style>
  <w:style w:type="character" w:styleId="Hipervnculo">
    <w:name w:val="Hyperlink"/>
    <w:basedOn w:val="Fuentedeprrafopredeter"/>
    <w:uiPriority w:val="99"/>
    <w:unhideWhenUsed/>
    <w:rsid w:val="004E068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E0687"/>
    <w:rPr>
      <w:color w:val="605E5C"/>
      <w:shd w:val="clear" w:color="auto" w:fill="E1DFDD"/>
    </w:rPr>
  </w:style>
  <w:style w:type="character" w:styleId="Refdenotaalpie">
    <w:name w:val="footnote reference"/>
    <w:uiPriority w:val="99"/>
    <w:rsid w:val="00AD47F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AD47F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D47F7"/>
    <w:rPr>
      <w:rFonts w:ascii="Times New Roman" w:eastAsia="Times New Roman" w:hAnsi="Times New Roman" w:cs="Courier New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6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Seguimiento%20Economico\0.1.%20PLANTILLAS\Plantilla%20logo%20simpl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logo simple.dotx</Template>
  <TotalTime>1</TotalTime>
  <Pages>2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Madrid Digital</dc:creator>
  <cp:keywords/>
  <dc:description/>
  <cp:lastModifiedBy>Moriche Vázquez.Antonio</cp:lastModifiedBy>
  <cp:revision>1</cp:revision>
  <dcterms:created xsi:type="dcterms:W3CDTF">2026-07-28T10:41:00Z</dcterms:created>
  <dcterms:modified xsi:type="dcterms:W3CDTF">2026-07-28T10:42:00Z</dcterms:modified>
</cp:coreProperties>
</file>