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076E" w14:textId="77777777" w:rsidR="00CC6AB5" w:rsidRPr="00DD1118" w:rsidRDefault="00CC6AB5" w:rsidP="00CC6AB5">
      <w:pPr>
        <w:autoSpaceDE w:val="0"/>
        <w:autoSpaceDN w:val="0"/>
        <w:adjustRightInd w:val="0"/>
        <w:spacing w:line="240" w:lineRule="auto"/>
        <w:jc w:val="center"/>
        <w:outlineLvl w:val="0"/>
      </w:pPr>
      <w:bookmarkStart w:id="0" w:name="_Toc127276594"/>
      <w:bookmarkStart w:id="1" w:name="_Toc222406419"/>
      <w:r w:rsidRPr="00DD1118">
        <w:rPr>
          <w:b/>
          <w:bCs/>
        </w:rPr>
        <w:t xml:space="preserve">ANEXO II. </w:t>
      </w:r>
      <w:r w:rsidRPr="00DD1118">
        <w:t xml:space="preserve">MODELO DE DECLARACIÓN RESPONSABLE </w:t>
      </w:r>
      <w:bookmarkEnd w:id="0"/>
      <w:r>
        <w:t>MÚLTIPLE</w:t>
      </w:r>
      <w:r w:rsidRPr="00DD1118">
        <w:rPr>
          <w:vertAlign w:val="superscript"/>
        </w:rPr>
        <w:footnoteReference w:id="1"/>
      </w:r>
      <w:bookmarkEnd w:id="1"/>
    </w:p>
    <w:p w14:paraId="50B3E6DE" w14:textId="77777777" w:rsidR="00CC6AB5" w:rsidRPr="00DD1118" w:rsidRDefault="00CC6AB5" w:rsidP="00CC6AB5">
      <w:pPr>
        <w:rPr>
          <w:bCs/>
          <w:kern w:val="32"/>
        </w:rPr>
      </w:pP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7"/>
      </w:tblGrid>
      <w:tr w:rsidR="00CC6AB5" w:rsidRPr="005C7D25" w14:paraId="1E41E7FA" w14:textId="77777777" w:rsidTr="000B13BA">
        <w:trPr>
          <w:jc w:val="center"/>
        </w:trPr>
        <w:tc>
          <w:tcPr>
            <w:tcW w:w="10337" w:type="dxa"/>
            <w:shd w:val="clear" w:color="auto" w:fill="auto"/>
          </w:tcPr>
          <w:p w14:paraId="20ACBFAC" w14:textId="77777777" w:rsidR="00CC6AB5" w:rsidRPr="005C7D25" w:rsidRDefault="00CC6AB5" w:rsidP="000B13BA">
            <w:pPr>
              <w:rPr>
                <w:bCs/>
                <w:kern w:val="32"/>
                <w:sz w:val="23"/>
              </w:rPr>
            </w:pPr>
            <w:r w:rsidRPr="005C7D25">
              <w:rPr>
                <w:bCs/>
                <w:kern w:val="32"/>
                <w:sz w:val="23"/>
              </w:rPr>
              <w:t>Órgano de contratación:</w:t>
            </w:r>
          </w:p>
        </w:tc>
      </w:tr>
      <w:tr w:rsidR="00CC6AB5" w:rsidRPr="005C7D25" w14:paraId="33A575F3" w14:textId="77777777" w:rsidTr="000B13BA">
        <w:trPr>
          <w:jc w:val="center"/>
        </w:trPr>
        <w:tc>
          <w:tcPr>
            <w:tcW w:w="10337" w:type="dxa"/>
            <w:shd w:val="clear" w:color="auto" w:fill="auto"/>
          </w:tcPr>
          <w:p w14:paraId="616D2807" w14:textId="77777777" w:rsidR="00CC6AB5" w:rsidRPr="005C7D25" w:rsidRDefault="00CC6AB5" w:rsidP="000B13BA">
            <w:pPr>
              <w:rPr>
                <w:bCs/>
                <w:kern w:val="32"/>
                <w:sz w:val="23"/>
              </w:rPr>
            </w:pPr>
            <w:r w:rsidRPr="005C7D25">
              <w:rPr>
                <w:bCs/>
                <w:kern w:val="32"/>
                <w:sz w:val="23"/>
              </w:rPr>
              <w:t>Número de expediente:</w:t>
            </w:r>
          </w:p>
        </w:tc>
      </w:tr>
      <w:tr w:rsidR="00CC6AB5" w:rsidRPr="005C7D25" w14:paraId="76869824" w14:textId="77777777" w:rsidTr="000B13BA">
        <w:trPr>
          <w:jc w:val="center"/>
        </w:trPr>
        <w:tc>
          <w:tcPr>
            <w:tcW w:w="10337" w:type="dxa"/>
            <w:shd w:val="clear" w:color="auto" w:fill="auto"/>
          </w:tcPr>
          <w:p w14:paraId="6DAACA36" w14:textId="77777777" w:rsidR="00CC6AB5" w:rsidRPr="005C7D25" w:rsidRDefault="00CC6AB5" w:rsidP="000B13BA">
            <w:pPr>
              <w:rPr>
                <w:bCs/>
                <w:kern w:val="32"/>
                <w:sz w:val="23"/>
              </w:rPr>
            </w:pPr>
            <w:r w:rsidRPr="005C7D25">
              <w:rPr>
                <w:bCs/>
                <w:kern w:val="32"/>
                <w:sz w:val="23"/>
              </w:rPr>
              <w:t>Título del contrato:</w:t>
            </w:r>
          </w:p>
          <w:p w14:paraId="4C1C58C7" w14:textId="77777777" w:rsidR="00CC6AB5" w:rsidRPr="005C7D25" w:rsidRDefault="00CC6AB5" w:rsidP="000B13BA">
            <w:pPr>
              <w:rPr>
                <w:bCs/>
                <w:kern w:val="32"/>
                <w:sz w:val="23"/>
              </w:rPr>
            </w:pPr>
          </w:p>
        </w:tc>
      </w:tr>
      <w:tr w:rsidR="00CC6AB5" w:rsidRPr="005C7D25" w14:paraId="00145738" w14:textId="77777777" w:rsidTr="000B13BA">
        <w:trPr>
          <w:jc w:val="center"/>
        </w:trPr>
        <w:tc>
          <w:tcPr>
            <w:tcW w:w="10337" w:type="dxa"/>
            <w:shd w:val="clear" w:color="auto" w:fill="auto"/>
          </w:tcPr>
          <w:p w14:paraId="248792B8" w14:textId="77777777" w:rsidR="00CC6AB5" w:rsidRPr="005C7D25" w:rsidRDefault="00CC6AB5" w:rsidP="000B13BA">
            <w:pPr>
              <w:rPr>
                <w:bCs/>
                <w:kern w:val="32"/>
                <w:sz w:val="23"/>
              </w:rPr>
            </w:pPr>
            <w:r w:rsidRPr="005C7D25">
              <w:rPr>
                <w:bCs/>
                <w:kern w:val="32"/>
                <w:sz w:val="23"/>
              </w:rPr>
              <w:t>Lote o lotes:</w:t>
            </w:r>
          </w:p>
        </w:tc>
      </w:tr>
    </w:tbl>
    <w:p w14:paraId="27629F91" w14:textId="77777777" w:rsidR="00CC6AB5" w:rsidRPr="005C7D25" w:rsidRDefault="00CC6AB5" w:rsidP="00CC6AB5">
      <w:pPr>
        <w:rPr>
          <w:bCs/>
          <w:kern w:val="32"/>
          <w:sz w:val="23"/>
        </w:rPr>
      </w:pPr>
    </w:p>
    <w:p w14:paraId="0D903534" w14:textId="77777777" w:rsidR="00CC6AB5" w:rsidRPr="005C7D25" w:rsidRDefault="00CC6AB5" w:rsidP="00CC6AB5">
      <w:pPr>
        <w:rPr>
          <w:sz w:val="23"/>
        </w:rPr>
      </w:pPr>
      <w:r w:rsidRPr="005C7D25">
        <w:rPr>
          <w:sz w:val="23"/>
        </w:rPr>
        <w:t xml:space="preserve">D./Dña.: ……………………………………………………, con DNI/NIE </w:t>
      </w:r>
      <w:proofErr w:type="spellStart"/>
      <w:r w:rsidRPr="005C7D25">
        <w:rPr>
          <w:sz w:val="23"/>
        </w:rPr>
        <w:t>nº</w:t>
      </w:r>
      <w:proofErr w:type="spellEnd"/>
      <w:r w:rsidRPr="005C7D25">
        <w:rPr>
          <w:sz w:val="23"/>
        </w:rPr>
        <w:t xml:space="preserve">: …………………, actuando (en nombre propio o en representación del licitador) ……………………………………, con NIF: ………………, con domicilio (del licitador) en (calle/plaza/etc.): ............................................., </w:t>
      </w:r>
      <w:proofErr w:type="spellStart"/>
      <w:r w:rsidRPr="005C7D25">
        <w:rPr>
          <w:sz w:val="23"/>
        </w:rPr>
        <w:t>nº</w:t>
      </w:r>
      <w:proofErr w:type="spellEnd"/>
      <w:r w:rsidRPr="005C7D25">
        <w:rPr>
          <w:sz w:val="23"/>
        </w:rPr>
        <w:t>: .................., población: ………………………, provincia: …………………. y código postal: …</w:t>
      </w:r>
      <w:proofErr w:type="gramStart"/>
      <w:r w:rsidRPr="005C7D25">
        <w:rPr>
          <w:sz w:val="23"/>
        </w:rPr>
        <w:t>…….</w:t>
      </w:r>
      <w:proofErr w:type="gramEnd"/>
      <w:r w:rsidRPr="005C7D25">
        <w:rPr>
          <w:sz w:val="23"/>
        </w:rPr>
        <w:t>, en calidad de:</w:t>
      </w:r>
      <w:r w:rsidRPr="005C7D25">
        <w:rPr>
          <w:sz w:val="23"/>
          <w:vertAlign w:val="superscript"/>
        </w:rPr>
        <w:footnoteReference w:id="2"/>
      </w:r>
      <w:r w:rsidRPr="005C7D25">
        <w:rPr>
          <w:sz w:val="23"/>
        </w:rPr>
        <w:t xml:space="preserve"> ………………………...……………………………., teléfono </w:t>
      </w:r>
      <w:proofErr w:type="spellStart"/>
      <w:r w:rsidRPr="005C7D25">
        <w:rPr>
          <w:sz w:val="23"/>
        </w:rPr>
        <w:t>nº</w:t>
      </w:r>
      <w:proofErr w:type="spellEnd"/>
      <w:r w:rsidRPr="005C7D25">
        <w:rPr>
          <w:sz w:val="23"/>
        </w:rPr>
        <w:t>: ………………, correo electrónico: ………………………………, en relación con el expediente de contratación arriba referenciado y de conformidad con lo dispuesto en el artículo 159.4.c)</w:t>
      </w:r>
      <w:r>
        <w:rPr>
          <w:sz w:val="23"/>
        </w:rPr>
        <w:t xml:space="preserve"> </w:t>
      </w:r>
      <w:r w:rsidRPr="005C7D25">
        <w:rPr>
          <w:sz w:val="23"/>
        </w:rPr>
        <w:t>de la Ley 9/2017, de 8 de noviembre, de Contratos del Sector Público y en el pliego de cláusulas administrativas particulares (PCAP) del contrato:</w:t>
      </w:r>
    </w:p>
    <w:p w14:paraId="7055BD7E" w14:textId="77777777" w:rsidR="00CC6AB5" w:rsidRPr="005C7D25" w:rsidRDefault="00CC6AB5" w:rsidP="00CC6AB5">
      <w:pPr>
        <w:widowControl w:val="0"/>
        <w:spacing w:line="240" w:lineRule="auto"/>
        <w:rPr>
          <w:sz w:val="23"/>
        </w:rPr>
      </w:pPr>
    </w:p>
    <w:p w14:paraId="24536E0E" w14:textId="77777777" w:rsidR="00CC6AB5" w:rsidRPr="005C7D25" w:rsidRDefault="00CC6AB5" w:rsidP="00CC6AB5">
      <w:pPr>
        <w:widowControl w:val="0"/>
        <w:spacing w:line="240" w:lineRule="auto"/>
        <w:jc w:val="center"/>
        <w:rPr>
          <w:sz w:val="23"/>
          <w:bdr w:val="single" w:sz="4" w:space="0" w:color="auto"/>
        </w:rPr>
      </w:pPr>
      <w:r w:rsidRPr="005C7D25">
        <w:rPr>
          <w:sz w:val="23"/>
          <w:bdr w:val="single" w:sz="4" w:space="0" w:color="auto"/>
        </w:rPr>
        <w:t>DECLARA RESPONSABLEMENTE: (</w:t>
      </w:r>
      <w:r w:rsidRPr="005C7D25">
        <w:rPr>
          <w:i/>
          <w:sz w:val="23"/>
          <w:bdr w:val="single" w:sz="4" w:space="0" w:color="auto"/>
        </w:rPr>
        <w:t>márquese y complétese lo que proceda</w:t>
      </w:r>
      <w:r w:rsidRPr="005C7D25">
        <w:rPr>
          <w:sz w:val="23"/>
          <w:bdr w:val="single" w:sz="4" w:space="0" w:color="auto"/>
        </w:rPr>
        <w:t>)</w:t>
      </w:r>
    </w:p>
    <w:p w14:paraId="2FB1DC7D" w14:textId="77777777" w:rsidR="00CC6AB5" w:rsidRPr="005C7D25" w:rsidRDefault="00CC6AB5" w:rsidP="00CC6AB5">
      <w:pPr>
        <w:widowControl w:val="0"/>
        <w:spacing w:line="240" w:lineRule="auto"/>
        <w:rPr>
          <w:sz w:val="23"/>
        </w:rPr>
      </w:pPr>
    </w:p>
    <w:p w14:paraId="5564733D"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5C7D25">
        <w:rPr>
          <w:sz w:val="23"/>
          <w:u w:val="single"/>
        </w:rPr>
        <w:t xml:space="preserve">Capacidad para contratar y solvencia requerida </w:t>
      </w:r>
    </w:p>
    <w:p w14:paraId="09A5BE1C"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367AEE92"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la sociedad cuenta con la adecuada solvencia económica, financiera y técnica o, en su caso, la clasificación correspondiente, y con las autorizaciones necesarias para ejercer la actividad objeto del contrato.</w:t>
      </w:r>
    </w:p>
    <w:p w14:paraId="251F2BEF"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37E541F2"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la sociedad no se encuentra incursa en ninguna prohibición de contratar.</w:t>
      </w:r>
    </w:p>
    <w:p w14:paraId="711FBDBF"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69BF4A9C"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6A9E372F"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52B7F139"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75ADE7CD"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2BA2AA58"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1A6DCA03" w14:textId="77777777" w:rsidR="00CC6AB5" w:rsidRPr="005C7D25" w:rsidRDefault="00CC6AB5" w:rsidP="00CC6AB5">
      <w:pPr>
        <w:widowControl w:val="0"/>
        <w:spacing w:line="240" w:lineRule="auto"/>
        <w:rPr>
          <w:sz w:val="23"/>
        </w:rPr>
      </w:pPr>
    </w:p>
    <w:p w14:paraId="00EB98FB"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5C7D25">
        <w:rPr>
          <w:sz w:val="23"/>
          <w:u w:val="single"/>
        </w:rPr>
        <w:t>Registro de Licitadores y Empresas Clasificadas del Sector Público</w:t>
      </w:r>
    </w:p>
    <w:p w14:paraId="69587806"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020169C8"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se encuentra inscrito en el Registro de Licitadores y Empresas Clasificadas del Sector Público.</w:t>
      </w:r>
    </w:p>
    <w:p w14:paraId="0B43D64E"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44812E1A"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ha presentado la solicitud de inscripción en el citado Registro junto con la documentación preceptiva para ello y no ha recibido requerimiento de subsanación.</w:t>
      </w:r>
    </w:p>
    <w:p w14:paraId="2AD27C05" w14:textId="77777777" w:rsidR="00CC6AB5" w:rsidRDefault="00CC6AB5" w:rsidP="00CC6AB5">
      <w:pPr>
        <w:widowControl w:val="0"/>
        <w:spacing w:line="240" w:lineRule="auto"/>
        <w:rPr>
          <w:sz w:val="23"/>
        </w:rPr>
      </w:pPr>
    </w:p>
    <w:p w14:paraId="67EC9B8A" w14:textId="77777777" w:rsidR="00CC6AB5" w:rsidRPr="005C7D25" w:rsidRDefault="00CC6AB5" w:rsidP="00CC6AB5">
      <w:pPr>
        <w:widowControl w:val="0"/>
        <w:spacing w:line="240" w:lineRule="auto"/>
        <w:rPr>
          <w:sz w:val="23"/>
        </w:rPr>
      </w:pPr>
    </w:p>
    <w:p w14:paraId="7B17E129"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5C7D25">
        <w:rPr>
          <w:sz w:val="23"/>
          <w:u w:val="single"/>
        </w:rPr>
        <w:t>Pertenencia o no a grupo empresarial</w:t>
      </w:r>
    </w:p>
    <w:p w14:paraId="5E25CE8A"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6B716CA8"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i/>
          <w:sz w:val="23"/>
        </w:rPr>
      </w:pPr>
      <w:r w:rsidRPr="005C7D25">
        <w:rPr>
          <w:sz w:val="23"/>
          <w:szCs w:val="32"/>
        </w:rPr>
        <w:sym w:font="Wingdings" w:char="F06F"/>
      </w:r>
      <w:r w:rsidRPr="005C7D25">
        <w:rPr>
          <w:sz w:val="23"/>
        </w:rPr>
        <w:t xml:space="preserve"> Que no pertenece a ningún grupo empresarial (</w:t>
      </w:r>
      <w:r w:rsidRPr="005C7D25">
        <w:rPr>
          <w:i/>
          <w:sz w:val="23"/>
        </w:rPr>
        <w:t>no se encuentra en ninguno de los supuestos previstos en el artículo 42.1 del Código de Comercio o de los supuestos alternativos establecidos en ese artículo).</w:t>
      </w:r>
    </w:p>
    <w:p w14:paraId="796251C7"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4BE83D19"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pertenece al siguiente grupo empresarial: ………………</w:t>
      </w:r>
      <w:r>
        <w:rPr>
          <w:sz w:val="23"/>
        </w:rPr>
        <w:t>…………………</w:t>
      </w:r>
      <w:r w:rsidRPr="005C7D25">
        <w:rPr>
          <w:sz w:val="23"/>
        </w:rPr>
        <w:t>……………………………….</w:t>
      </w:r>
    </w:p>
    <w:p w14:paraId="277CC106"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7805CDF4"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5C7D25">
        <w:rPr>
          <w:sz w:val="23"/>
          <w:szCs w:val="32"/>
        </w:rPr>
        <w:sym w:font="Wingdings" w:char="F06F"/>
      </w:r>
      <w:r w:rsidRPr="005C7D25">
        <w:rPr>
          <w:sz w:val="23"/>
        </w:rPr>
        <w:t xml:space="preserve"> Que no presenta oferta ninguna otra empresa perteneciente al mismo grupo empresarial.</w:t>
      </w:r>
    </w:p>
    <w:p w14:paraId="11BB147C"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szCs w:val="32"/>
        </w:rPr>
      </w:pPr>
    </w:p>
    <w:p w14:paraId="510DA2DA" w14:textId="77777777" w:rsidR="00CC6AB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5C7D25">
        <w:rPr>
          <w:sz w:val="23"/>
          <w:szCs w:val="32"/>
        </w:rPr>
        <w:sym w:font="Wingdings" w:char="F06F"/>
      </w:r>
      <w:r w:rsidRPr="005C7D25">
        <w:rPr>
          <w:sz w:val="23"/>
        </w:rPr>
        <w:t xml:space="preserve"> Que también presenta/n oferta al/</w:t>
      </w:r>
      <w:proofErr w:type="gramStart"/>
      <w:r w:rsidRPr="005C7D25">
        <w:rPr>
          <w:sz w:val="23"/>
        </w:rPr>
        <w:t>a los lote</w:t>
      </w:r>
      <w:proofErr w:type="gramEnd"/>
      <w:r w:rsidRPr="005C7D25">
        <w:rPr>
          <w:sz w:val="23"/>
        </w:rPr>
        <w:t>/s ……</w:t>
      </w:r>
      <w:r>
        <w:rPr>
          <w:sz w:val="23"/>
        </w:rPr>
        <w:t>……………………</w:t>
      </w:r>
      <w:r w:rsidRPr="005C7D25">
        <w:rPr>
          <w:sz w:val="23"/>
        </w:rPr>
        <w:t>…</w:t>
      </w:r>
      <w:r>
        <w:rPr>
          <w:sz w:val="23"/>
        </w:rPr>
        <w:t>……………………………….</w:t>
      </w:r>
      <w:r w:rsidRPr="005C7D25">
        <w:rPr>
          <w:sz w:val="23"/>
        </w:rPr>
        <w:t xml:space="preserve"> </w:t>
      </w:r>
    </w:p>
    <w:p w14:paraId="132D5BD1" w14:textId="77777777" w:rsidR="00CC6AB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rPr>
      </w:pPr>
      <w:r w:rsidRPr="005C7D25">
        <w:rPr>
          <w:sz w:val="23"/>
        </w:rPr>
        <w:t>la/s empresa/s siguiente/s perteneciente/s al mismo grupo empresarial (</w:t>
      </w:r>
      <w:r w:rsidRPr="005C7D25">
        <w:rPr>
          <w:i/>
          <w:sz w:val="23"/>
        </w:rPr>
        <w:t>indicar nombre/s):</w:t>
      </w:r>
      <w:r w:rsidRPr="005C7D25">
        <w:rPr>
          <w:sz w:val="23"/>
        </w:rPr>
        <w:t xml:space="preserve"> </w:t>
      </w:r>
      <w:r>
        <w:rPr>
          <w:sz w:val="23"/>
        </w:rPr>
        <w:t>…</w:t>
      </w:r>
      <w:proofErr w:type="gramStart"/>
      <w:r>
        <w:rPr>
          <w:sz w:val="23"/>
        </w:rPr>
        <w:t>…….</w:t>
      </w:r>
      <w:proofErr w:type="gramEnd"/>
      <w:r w:rsidRPr="005C7D25">
        <w:rPr>
          <w:sz w:val="23"/>
        </w:rPr>
        <w:t>…………………………………</w:t>
      </w:r>
      <w:r>
        <w:rPr>
          <w:sz w:val="23"/>
        </w:rPr>
        <w:t>…………………………………………………………………………….</w:t>
      </w:r>
    </w:p>
    <w:p w14:paraId="4E281380"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jc w:val="left"/>
        <w:rPr>
          <w:sz w:val="23"/>
        </w:rPr>
      </w:pPr>
      <w:r>
        <w:rPr>
          <w:sz w:val="23"/>
        </w:rPr>
        <w:t>………………………………………………………………………………………………………………………..</w:t>
      </w:r>
    </w:p>
    <w:p w14:paraId="728106A4" w14:textId="77777777" w:rsidR="00CC6AB5" w:rsidRPr="005C7D25" w:rsidRDefault="00CC6AB5" w:rsidP="00CC6AB5">
      <w:pPr>
        <w:widowControl w:val="0"/>
        <w:spacing w:line="240" w:lineRule="auto"/>
        <w:rPr>
          <w:sz w:val="23"/>
        </w:rPr>
      </w:pPr>
    </w:p>
    <w:p w14:paraId="5AE8A60E"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5C7D25">
        <w:rPr>
          <w:sz w:val="23"/>
          <w:u w:val="single"/>
        </w:rPr>
        <w:t>Jurisdicción para las empresas extranjeras</w:t>
      </w:r>
    </w:p>
    <w:p w14:paraId="2A375741"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281B2F3B"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szCs w:val="32"/>
        </w:rPr>
        <w:t xml:space="preserve"> </w:t>
      </w:r>
      <w:r w:rsidRPr="005C7D25">
        <w:rPr>
          <w:sz w:val="23"/>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35EFC360" w14:textId="77777777" w:rsidR="00CC6AB5" w:rsidRPr="005C7D25" w:rsidRDefault="00CC6AB5" w:rsidP="00CC6AB5">
      <w:pPr>
        <w:widowControl w:val="0"/>
        <w:spacing w:line="240" w:lineRule="auto"/>
        <w:rPr>
          <w:sz w:val="23"/>
        </w:rPr>
      </w:pPr>
    </w:p>
    <w:p w14:paraId="4A2704A7"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5C7D25">
        <w:rPr>
          <w:sz w:val="23"/>
          <w:u w:val="single"/>
        </w:rPr>
        <w:t>Concreción de la solvencia requerida</w:t>
      </w:r>
    </w:p>
    <w:p w14:paraId="55EA5F25"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1B50FE89"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i/>
          <w:sz w:val="23"/>
        </w:rPr>
      </w:pPr>
      <w:r w:rsidRPr="005C7D25">
        <w:rPr>
          <w:sz w:val="23"/>
          <w:szCs w:val="32"/>
        </w:rPr>
        <w:sym w:font="Wingdings" w:char="F06F"/>
      </w:r>
      <w:r w:rsidRPr="005C7D25">
        <w:rPr>
          <w:sz w:val="23"/>
        </w:rPr>
        <w:t xml:space="preserve"> Que, si en </w:t>
      </w:r>
      <w:r>
        <w:rPr>
          <w:sz w:val="23"/>
        </w:rPr>
        <w:t>el cuadro de características del contrato</w:t>
      </w:r>
      <w:r w:rsidRPr="005C7D25">
        <w:rPr>
          <w:sz w:val="23"/>
        </w:rPr>
        <w:t xml:space="preserve"> del PCAP se exige que se especifique en la oferta el personal responsable de ejecutar la prestación objeto del contrato, ese personal será el siguiente </w:t>
      </w:r>
      <w:r w:rsidRPr="005C7D25">
        <w:rPr>
          <w:i/>
          <w:sz w:val="23"/>
        </w:rPr>
        <w:t>(indicar el nombre de cada una de esas personas y su cualificación profesional):</w:t>
      </w:r>
    </w:p>
    <w:p w14:paraId="0D419D6C"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i/>
          <w:sz w:val="23"/>
        </w:rPr>
      </w:pPr>
      <w:r w:rsidRPr="005C7D25">
        <w:rPr>
          <w:i/>
          <w:sz w:val="23"/>
        </w:rPr>
        <w:t>…………………………………………………………………………………………………….…………………………………………………………………………………</w:t>
      </w:r>
      <w:r>
        <w:rPr>
          <w:i/>
          <w:sz w:val="23"/>
        </w:rPr>
        <w:t>………………………………………………………………</w:t>
      </w:r>
      <w:r w:rsidRPr="005C7D25">
        <w:rPr>
          <w:i/>
          <w:sz w:val="23"/>
        </w:rPr>
        <w:t>………………….</w:t>
      </w:r>
    </w:p>
    <w:p w14:paraId="2940EEEF"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3B1B113B"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szCs w:val="32"/>
        </w:rPr>
        <w:sym w:font="Wingdings" w:char="F06F"/>
      </w:r>
      <w:r w:rsidRPr="005C7D25">
        <w:rPr>
          <w:sz w:val="23"/>
        </w:rPr>
        <w:t xml:space="preserve"> Que, de resultar adjudicatario del contrato, si así se requiere en </w:t>
      </w:r>
      <w:r>
        <w:rPr>
          <w:sz w:val="23"/>
        </w:rPr>
        <w:t>el cuadro de características del contrato</w:t>
      </w:r>
      <w:r w:rsidRPr="005C7D25">
        <w:rPr>
          <w:sz w:val="23"/>
        </w:rPr>
        <w:t xml:space="preserve"> del PCAP, se compromete a dedicar o adscribir a su ejecución los medios personales y/o materiales que se especifican en </w:t>
      </w:r>
      <w:r>
        <w:rPr>
          <w:sz w:val="23"/>
        </w:rPr>
        <w:t>el citado cuadro</w:t>
      </w:r>
      <w:r w:rsidRPr="005C7D25">
        <w:rPr>
          <w:sz w:val="23"/>
        </w:rPr>
        <w:t>, con las características, requisitos y condiciones que se señalan en ella.</w:t>
      </w:r>
    </w:p>
    <w:p w14:paraId="1870C613" w14:textId="77777777" w:rsidR="00CC6AB5" w:rsidRPr="005C7D25" w:rsidRDefault="00CC6AB5" w:rsidP="00CC6AB5">
      <w:pPr>
        <w:widowControl w:val="0"/>
        <w:spacing w:line="240" w:lineRule="auto"/>
        <w:rPr>
          <w:sz w:val="23"/>
        </w:rPr>
      </w:pPr>
    </w:p>
    <w:p w14:paraId="396B7EE0"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5C7D25">
        <w:rPr>
          <w:sz w:val="23"/>
          <w:u w:val="single"/>
        </w:rPr>
        <w:t>Subcontratación</w:t>
      </w:r>
    </w:p>
    <w:p w14:paraId="6BEF2526"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50711179" w14:textId="77777777" w:rsidR="00CC6AB5" w:rsidRPr="005C7D25" w:rsidRDefault="00CC6AB5" w:rsidP="00CC6AB5">
      <w:pPr>
        <w:pStyle w:val="Prrafodelista"/>
        <w:widowControl w:val="0"/>
        <w:numPr>
          <w:ilvl w:val="0"/>
          <w:numId w:val="28"/>
        </w:numPr>
        <w:pBdr>
          <w:top w:val="single" w:sz="4" w:space="0" w:color="auto"/>
          <w:left w:val="single" w:sz="4" w:space="4" w:color="auto"/>
          <w:bottom w:val="single" w:sz="4" w:space="1" w:color="auto"/>
          <w:right w:val="single" w:sz="4" w:space="4" w:color="auto"/>
        </w:pBdr>
        <w:spacing w:line="240" w:lineRule="auto"/>
        <w:rPr>
          <w:sz w:val="23"/>
        </w:rPr>
      </w:pPr>
      <w:r w:rsidRPr="005C7D25">
        <w:rPr>
          <w:sz w:val="23"/>
        </w:rPr>
        <w:t xml:space="preserve">Si en </w:t>
      </w:r>
      <w:r>
        <w:rPr>
          <w:sz w:val="23"/>
        </w:rPr>
        <w:t>el cuadro de características del contrato</w:t>
      </w:r>
      <w:r w:rsidRPr="005C7D25">
        <w:rPr>
          <w:sz w:val="23"/>
        </w:rPr>
        <w:t xml:space="preserve"> del PCAP se requiere que los licitadores indiquen la parte del contrato que tengan previsto subcontratar:</w:t>
      </w:r>
    </w:p>
    <w:p w14:paraId="1CB833BD"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61A598E6"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5C7D25">
        <w:rPr>
          <w:sz w:val="23"/>
          <w:szCs w:val="32"/>
        </w:rPr>
        <w:sym w:font="Wingdings" w:char="F06F"/>
      </w:r>
      <w:r w:rsidRPr="005C7D25">
        <w:rPr>
          <w:sz w:val="23"/>
          <w:szCs w:val="32"/>
        </w:rPr>
        <w:t xml:space="preserve"> </w:t>
      </w:r>
      <w:r w:rsidRPr="005C7D25">
        <w:rPr>
          <w:sz w:val="23"/>
        </w:rPr>
        <w:t>Que no tiene prevista ninguna subcontratación.</w:t>
      </w:r>
    </w:p>
    <w:p w14:paraId="28E79516"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p>
    <w:p w14:paraId="574F2530"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5C7D25">
        <w:rPr>
          <w:sz w:val="23"/>
          <w:szCs w:val="32"/>
        </w:rPr>
        <w:lastRenderedPageBreak/>
        <w:sym w:font="Wingdings" w:char="F06F"/>
      </w:r>
      <w:r w:rsidRPr="005C7D25">
        <w:rPr>
          <w:sz w:val="23"/>
          <w:szCs w:val="32"/>
        </w:rPr>
        <w:t xml:space="preserve"> </w:t>
      </w:r>
      <w:r w:rsidRPr="005C7D25">
        <w:rPr>
          <w:sz w:val="23"/>
        </w:rPr>
        <w:t>Que tiene previsto subcontratar:</w:t>
      </w:r>
    </w:p>
    <w:p w14:paraId="1252851F"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5C7D25">
        <w:rPr>
          <w:sz w:val="23"/>
        </w:rPr>
        <w:t>- La siguiente par</w:t>
      </w:r>
      <w:r>
        <w:rPr>
          <w:sz w:val="23"/>
        </w:rPr>
        <w:t xml:space="preserve">te del contrato (o del lote </w:t>
      </w:r>
      <w:proofErr w:type="spellStart"/>
      <w:r>
        <w:rPr>
          <w:sz w:val="23"/>
        </w:rPr>
        <w:t>nº</w:t>
      </w:r>
      <w:proofErr w:type="spellEnd"/>
      <w:r w:rsidRPr="005C7D25">
        <w:rPr>
          <w:sz w:val="23"/>
        </w:rPr>
        <w:t>): ……………</w:t>
      </w:r>
      <w:r>
        <w:rPr>
          <w:sz w:val="23"/>
        </w:rPr>
        <w:t>……………………</w:t>
      </w:r>
      <w:r w:rsidRPr="005C7D25">
        <w:rPr>
          <w:sz w:val="23"/>
        </w:rPr>
        <w:t>…………………………</w:t>
      </w:r>
    </w:p>
    <w:p w14:paraId="02C9B235"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5C7D25">
        <w:rPr>
          <w:sz w:val="23"/>
        </w:rPr>
        <w:t>- Por importe de: …………………………</w:t>
      </w:r>
      <w:r>
        <w:rPr>
          <w:sz w:val="23"/>
        </w:rPr>
        <w:t>…………………………………………………………………</w:t>
      </w:r>
    </w:p>
    <w:p w14:paraId="0EC65AB9" w14:textId="77777777" w:rsidR="00CC6AB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5C7D25">
        <w:rPr>
          <w:sz w:val="23"/>
        </w:rPr>
        <w:t>- Con (</w:t>
      </w:r>
      <w:r w:rsidRPr="005C7D25">
        <w:rPr>
          <w:i/>
          <w:sz w:val="23"/>
        </w:rPr>
        <w:t>nombre o perfil empresarial del/</w:t>
      </w:r>
      <w:proofErr w:type="gramStart"/>
      <w:r w:rsidRPr="005C7D25">
        <w:rPr>
          <w:i/>
          <w:sz w:val="23"/>
        </w:rPr>
        <w:t>de los subcontratista</w:t>
      </w:r>
      <w:proofErr w:type="gramEnd"/>
      <w:r w:rsidRPr="005C7D25">
        <w:rPr>
          <w:i/>
          <w:sz w:val="23"/>
        </w:rPr>
        <w:t>/s</w:t>
      </w:r>
      <w:r w:rsidRPr="005C7D25">
        <w:rPr>
          <w:sz w:val="23"/>
        </w:rPr>
        <w:t>): …………</w:t>
      </w:r>
      <w:r>
        <w:rPr>
          <w:sz w:val="23"/>
        </w:rPr>
        <w:t>………………</w:t>
      </w:r>
      <w:r w:rsidRPr="005C7D25">
        <w:rPr>
          <w:sz w:val="23"/>
        </w:rPr>
        <w:t>……</w:t>
      </w:r>
      <w:r>
        <w:rPr>
          <w:sz w:val="23"/>
        </w:rPr>
        <w:t>…………</w:t>
      </w:r>
    </w:p>
    <w:p w14:paraId="6A9318EA"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p>
    <w:p w14:paraId="282FB235"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C7D25">
        <w:rPr>
          <w:sz w:val="23"/>
        </w:rPr>
        <w:t xml:space="preserve"> (</w:t>
      </w:r>
      <w:r w:rsidRPr="005C7D25">
        <w:rPr>
          <w:i/>
          <w:sz w:val="23"/>
        </w:rPr>
        <w:t>En caso de división en lotes, indíquense esos datos tantas veces como lotes estén afectados por la subcontratación)</w:t>
      </w:r>
    </w:p>
    <w:p w14:paraId="48D475FE"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19BF69D7" w14:textId="77777777" w:rsidR="00CC6AB5" w:rsidRPr="005C7D25" w:rsidRDefault="00CC6AB5" w:rsidP="00CC6AB5">
      <w:pPr>
        <w:pStyle w:val="Prrafodelista"/>
        <w:widowControl w:val="0"/>
        <w:numPr>
          <w:ilvl w:val="0"/>
          <w:numId w:val="28"/>
        </w:numPr>
        <w:pBdr>
          <w:top w:val="single" w:sz="4" w:space="0" w:color="auto"/>
          <w:left w:val="single" w:sz="4" w:space="4" w:color="auto"/>
          <w:bottom w:val="single" w:sz="4" w:space="1" w:color="auto"/>
          <w:right w:val="single" w:sz="4" w:space="4" w:color="auto"/>
        </w:pBdr>
        <w:spacing w:line="240" w:lineRule="auto"/>
        <w:rPr>
          <w:sz w:val="23"/>
        </w:rPr>
      </w:pPr>
      <w:r w:rsidRPr="005C7D25">
        <w:rPr>
          <w:sz w:val="23"/>
        </w:rPr>
        <w:t>Si la ejecución del contrato conlleva que el contratista trate datos personales por cuenta del centro directivo promotor como responsable del tratamiento:</w:t>
      </w:r>
    </w:p>
    <w:p w14:paraId="5F4C2B67"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082A0781"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5C7D25">
        <w:rPr>
          <w:sz w:val="23"/>
          <w:szCs w:val="32"/>
        </w:rPr>
        <w:sym w:font="Wingdings" w:char="F06F"/>
      </w:r>
      <w:r w:rsidRPr="005C7D25">
        <w:rPr>
          <w:sz w:val="23"/>
        </w:rPr>
        <w:t xml:space="preserve"> Que no tiene previsto subcontratar los servidores ni los servicios asociados a ellos.</w:t>
      </w:r>
    </w:p>
    <w:p w14:paraId="4F6EA7B8" w14:textId="77777777" w:rsidR="00CC6AB5" w:rsidRPr="005C7D25"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p>
    <w:p w14:paraId="63251F19" w14:textId="77777777" w:rsidR="00CC6AB5" w:rsidRDefault="00CC6AB5" w:rsidP="00CC6AB5">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5C7D25">
        <w:rPr>
          <w:sz w:val="23"/>
          <w:szCs w:val="32"/>
        </w:rPr>
        <w:sym w:font="Wingdings" w:char="F06F"/>
      </w:r>
      <w:r w:rsidRPr="005C7D25">
        <w:rPr>
          <w:sz w:val="23"/>
        </w:rPr>
        <w:t xml:space="preserve"> Que tiene previsto subcontratar los servidores o los servicios asociados a ellos con (</w:t>
      </w:r>
      <w:r w:rsidRPr="005C7D25">
        <w:rPr>
          <w:i/>
          <w:sz w:val="23"/>
        </w:rPr>
        <w:t xml:space="preserve">nombre o perfil </w:t>
      </w:r>
      <w:r>
        <w:rPr>
          <w:i/>
          <w:sz w:val="23"/>
        </w:rPr>
        <w:tab/>
      </w:r>
      <w:r w:rsidRPr="005C7D25">
        <w:rPr>
          <w:i/>
          <w:sz w:val="23"/>
        </w:rPr>
        <w:t>empresarial del/</w:t>
      </w:r>
      <w:proofErr w:type="gramStart"/>
      <w:r w:rsidRPr="005C7D25">
        <w:rPr>
          <w:i/>
          <w:sz w:val="23"/>
        </w:rPr>
        <w:t>de los subcontratista</w:t>
      </w:r>
      <w:proofErr w:type="gramEnd"/>
      <w:r w:rsidRPr="005C7D25">
        <w:rPr>
          <w:i/>
          <w:sz w:val="23"/>
        </w:rPr>
        <w:t>/s</w:t>
      </w:r>
      <w:r w:rsidRPr="005C7D25">
        <w:rPr>
          <w:sz w:val="23"/>
        </w:rPr>
        <w:t>):</w:t>
      </w:r>
    </w:p>
    <w:p w14:paraId="2226F972" w14:textId="77777777" w:rsidR="00CC6AB5" w:rsidRPr="00504606"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04606">
        <w:rPr>
          <w:sz w:val="23"/>
        </w:rPr>
        <w:t>…… ………………………………………………………………………………………………………………….</w:t>
      </w:r>
    </w:p>
    <w:p w14:paraId="4C3C4B74" w14:textId="77777777" w:rsidR="00CC6AB5" w:rsidRPr="00504606" w:rsidRDefault="00CC6AB5" w:rsidP="00CC6AB5">
      <w:pPr>
        <w:widowControl w:val="0"/>
        <w:pBdr>
          <w:top w:val="single" w:sz="4" w:space="0" w:color="auto"/>
          <w:left w:val="single" w:sz="4" w:space="4" w:color="auto"/>
          <w:bottom w:val="single" w:sz="4" w:space="1" w:color="auto"/>
          <w:right w:val="single" w:sz="4" w:space="4" w:color="auto"/>
        </w:pBdr>
        <w:spacing w:line="240" w:lineRule="auto"/>
        <w:rPr>
          <w:sz w:val="23"/>
        </w:rPr>
      </w:pPr>
      <w:r w:rsidRPr="00504606">
        <w:rPr>
          <w:sz w:val="23"/>
        </w:rPr>
        <w:t>…… ………………………………………………………………………………………………………………….</w:t>
      </w:r>
    </w:p>
    <w:p w14:paraId="40276E18" w14:textId="77777777" w:rsidR="00CC6AB5" w:rsidRPr="005C7D25" w:rsidRDefault="00CC6AB5" w:rsidP="00CC6AB5">
      <w:pPr>
        <w:widowControl w:val="0"/>
        <w:spacing w:line="240" w:lineRule="auto"/>
        <w:rPr>
          <w:sz w:val="23"/>
        </w:rPr>
      </w:pPr>
    </w:p>
    <w:p w14:paraId="43B75719"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u w:val="single"/>
        </w:rPr>
      </w:pPr>
      <w:r w:rsidRPr="005C7D25">
        <w:rPr>
          <w:sz w:val="23"/>
          <w:u w:val="single"/>
        </w:rPr>
        <w:t>Empleo de personas con discapacidad e igualdad de mujeres y hombres</w:t>
      </w:r>
    </w:p>
    <w:p w14:paraId="6B9545C0"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rPr>
      </w:pPr>
    </w:p>
    <w:p w14:paraId="58A1D7A0"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rFonts w:eastAsia="Calibri"/>
          <w:sz w:val="23"/>
          <w:szCs w:val="22"/>
          <w:lang w:eastAsia="en-US"/>
        </w:rPr>
      </w:pPr>
      <w:r w:rsidRPr="005C7D25">
        <w:rPr>
          <w:rFonts w:eastAsia="Calibri"/>
          <w:sz w:val="23"/>
          <w:szCs w:val="22"/>
          <w:lang w:eastAsia="en-US"/>
        </w:rPr>
        <w:sym w:font="Wingdings" w:char="F06F"/>
      </w:r>
      <w:r w:rsidRPr="005C7D25">
        <w:rPr>
          <w:rFonts w:eastAsia="Calibri"/>
          <w:sz w:val="23"/>
          <w:szCs w:val="22"/>
          <w:lang w:eastAsia="en-US"/>
        </w:rPr>
        <w:t xml:space="preserve"> Que se trata de una empresa de menos de 50 trabajadores.</w:t>
      </w:r>
    </w:p>
    <w:p w14:paraId="53D9FF26"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p>
    <w:p w14:paraId="6D1E2F77"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r w:rsidRPr="005C7D25">
        <w:rPr>
          <w:sz w:val="23"/>
          <w:szCs w:val="22"/>
        </w:rPr>
        <w:sym w:font="Wingdings" w:char="F06F"/>
      </w:r>
      <w:r w:rsidRPr="005C7D25">
        <w:rPr>
          <w:sz w:val="23"/>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A0FE031"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p>
    <w:p w14:paraId="0E188A4D"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r w:rsidRPr="005C7D25">
        <w:rPr>
          <w:sz w:val="23"/>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E7E5EEC"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p>
    <w:p w14:paraId="310C715B"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r w:rsidRPr="005C7D25">
        <w:rPr>
          <w:sz w:val="23"/>
          <w:szCs w:val="22"/>
        </w:rPr>
        <w:sym w:font="Wingdings" w:char="F06F"/>
      </w:r>
      <w:r w:rsidRPr="005C7D25">
        <w:rPr>
          <w:sz w:val="23"/>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45657FEF"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szCs w:val="22"/>
        </w:rPr>
      </w:pPr>
    </w:p>
    <w:p w14:paraId="61E9BF6D"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2"/>
        </w:rPr>
      </w:pPr>
      <w:r w:rsidRPr="005C7D25">
        <w:rPr>
          <w:sz w:val="23"/>
          <w:szCs w:val="22"/>
        </w:rPr>
        <w:sym w:font="Wingdings" w:char="F06F"/>
      </w:r>
      <w:r w:rsidRPr="005C7D25">
        <w:rPr>
          <w:sz w:val="23"/>
          <w:szCs w:val="22"/>
        </w:rPr>
        <w:t xml:space="preserve"> Su plan de igualdad está inscrito en el correspondiente registro de convenios colectivos, acuerdos colectivos de trabajo y planes de igualdad, de la autoridad laboral competente.</w:t>
      </w:r>
      <w:r w:rsidRPr="005C7D25">
        <w:rPr>
          <w:rFonts w:ascii="Arial" w:eastAsia="Calibri" w:hAnsi="Arial"/>
          <w:sz w:val="23"/>
          <w:szCs w:val="22"/>
          <w:lang w:eastAsia="en-US"/>
        </w:rPr>
        <w:t xml:space="preserve"> </w:t>
      </w:r>
    </w:p>
    <w:p w14:paraId="5F619D00"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2"/>
        </w:rPr>
      </w:pPr>
    </w:p>
    <w:p w14:paraId="3ED0F220"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sz w:val="23"/>
          <w:szCs w:val="22"/>
          <w:lang w:eastAsia="en-US"/>
        </w:rPr>
      </w:pPr>
      <w:r w:rsidRPr="005C7D25">
        <w:rPr>
          <w:sz w:val="23"/>
          <w:szCs w:val="22"/>
        </w:rPr>
        <w:sym w:font="Wingdings" w:char="F06F"/>
      </w:r>
      <w:r w:rsidRPr="005C7D25">
        <w:rPr>
          <w:sz w:val="23"/>
          <w:szCs w:val="22"/>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5C7D25">
        <w:rPr>
          <w:rFonts w:eastAsia="Calibri"/>
          <w:sz w:val="23"/>
          <w:szCs w:val="22"/>
          <w:lang w:eastAsia="en-US"/>
        </w:rPr>
        <w:t>lo que se compromete a acreditar ante el órgano de contratación cuando sea requerido para ello.</w:t>
      </w:r>
    </w:p>
    <w:p w14:paraId="70E58964" w14:textId="77777777" w:rsidR="00CC6AB5" w:rsidRPr="005C7D25" w:rsidRDefault="00CC6AB5" w:rsidP="00CC6AB5">
      <w:pPr>
        <w:widowControl w:val="0"/>
        <w:spacing w:line="240" w:lineRule="auto"/>
        <w:rPr>
          <w:sz w:val="23"/>
        </w:rPr>
      </w:pPr>
    </w:p>
    <w:p w14:paraId="30D4C461"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u w:val="single"/>
        </w:rPr>
      </w:pPr>
      <w:r w:rsidRPr="005C7D25">
        <w:rPr>
          <w:sz w:val="23"/>
          <w:u w:val="single"/>
        </w:rPr>
        <w:t>Oposición del licitador a la consulta de sus datos por medios electrónicos</w:t>
      </w:r>
      <w:r w:rsidRPr="005C7D25">
        <w:rPr>
          <w:sz w:val="23"/>
        </w:rPr>
        <w:t xml:space="preserve"> (</w:t>
      </w:r>
      <w:r w:rsidRPr="005C7D25">
        <w:rPr>
          <w:i/>
          <w:sz w:val="23"/>
        </w:rPr>
        <w:t>en su caso)</w:t>
      </w:r>
    </w:p>
    <w:p w14:paraId="6D7E8B3C"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rPr>
      </w:pPr>
    </w:p>
    <w:p w14:paraId="2AB0805F" w14:textId="77777777" w:rsidR="00CC6AB5" w:rsidRPr="005C7D25" w:rsidRDefault="00CC6AB5" w:rsidP="00CC6AB5">
      <w:pPr>
        <w:pBdr>
          <w:top w:val="single" w:sz="4" w:space="1" w:color="auto"/>
          <w:left w:val="single" w:sz="4" w:space="4" w:color="auto"/>
          <w:bottom w:val="single" w:sz="4" w:space="1" w:color="auto"/>
          <w:right w:val="single" w:sz="4" w:space="4" w:color="auto"/>
        </w:pBdr>
        <w:spacing w:line="240" w:lineRule="auto"/>
        <w:rPr>
          <w:sz w:val="23"/>
        </w:rPr>
      </w:pPr>
      <w:r w:rsidRPr="005C7D25">
        <w:rPr>
          <w:sz w:val="23"/>
          <w:szCs w:val="32"/>
        </w:rPr>
        <w:lastRenderedPageBreak/>
        <w:sym w:font="Wingdings" w:char="F06F"/>
      </w:r>
      <w:r w:rsidRPr="005C7D25">
        <w:rPr>
          <w:sz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503994DA" w14:textId="77777777" w:rsidR="00CC6AB5" w:rsidRPr="005C7D25" w:rsidRDefault="00CC6AB5" w:rsidP="00CC6AB5">
      <w:pPr>
        <w:pBdr>
          <w:top w:val="single" w:sz="4" w:space="1" w:color="auto"/>
          <w:left w:val="single" w:sz="4" w:space="4" w:color="auto"/>
          <w:bottom w:val="single" w:sz="4" w:space="1" w:color="auto"/>
          <w:right w:val="single" w:sz="4" w:space="4" w:color="auto"/>
        </w:pBdr>
        <w:spacing w:line="24" w:lineRule="atLeast"/>
        <w:rPr>
          <w:sz w:val="23"/>
        </w:rPr>
      </w:pPr>
    </w:p>
    <w:p w14:paraId="4C104EF4" w14:textId="77777777" w:rsidR="00CC6AB5" w:rsidRPr="005C7D25" w:rsidRDefault="00CC6AB5" w:rsidP="00CC6AB5">
      <w:pPr>
        <w:widowControl w:val="0"/>
        <w:pBdr>
          <w:top w:val="single" w:sz="4" w:space="1" w:color="auto"/>
          <w:left w:val="single" w:sz="4" w:space="4" w:color="auto"/>
          <w:bottom w:val="single" w:sz="4" w:space="1" w:color="auto"/>
          <w:right w:val="single" w:sz="4" w:space="4" w:color="auto"/>
        </w:pBdr>
        <w:spacing w:line="240" w:lineRule="auto"/>
        <w:rPr>
          <w:sz w:val="23"/>
        </w:rPr>
      </w:pPr>
      <w:r w:rsidRPr="005C7D25">
        <w:rPr>
          <w:sz w:val="23"/>
        </w:rPr>
        <w:t>No obstante, la mesa y el órgano de contratación podrán consultar en todo caso los datos que figuren en el Registro Oficial de Licitadores y Empresas Clasificadas del Sector Público.</w:t>
      </w:r>
    </w:p>
    <w:p w14:paraId="28B1C5BA" w14:textId="77777777" w:rsidR="00CC6AB5" w:rsidRPr="005C7D25" w:rsidRDefault="00CC6AB5" w:rsidP="00CC6AB5">
      <w:pPr>
        <w:widowControl w:val="0"/>
        <w:spacing w:line="240" w:lineRule="auto"/>
        <w:rPr>
          <w:sz w:val="23"/>
        </w:rPr>
      </w:pPr>
    </w:p>
    <w:p w14:paraId="46FB374D" w14:textId="77777777" w:rsidR="00CC6AB5" w:rsidRDefault="00CC6AB5" w:rsidP="00CC6AB5">
      <w:pPr>
        <w:rPr>
          <w:i/>
          <w:sz w:val="23"/>
        </w:rPr>
      </w:pPr>
      <w:r w:rsidRPr="005C7D25">
        <w:rPr>
          <w:sz w:val="23"/>
        </w:rPr>
        <w:t>Y para que conste a los efectos oportunos, expido y firmo la presente declaración en ……………………… (</w:t>
      </w:r>
      <w:r w:rsidRPr="005C7D25">
        <w:rPr>
          <w:i/>
          <w:sz w:val="23"/>
        </w:rPr>
        <w:t>firmar electrónicamente).</w:t>
      </w:r>
    </w:p>
    <w:p w14:paraId="74264CF3" w14:textId="77777777" w:rsidR="00332AC1" w:rsidRPr="000E07A1" w:rsidRDefault="00332AC1" w:rsidP="00CC6AB5"/>
    <w:sectPr w:rsidR="00332AC1" w:rsidRPr="000E07A1" w:rsidSect="00CC6AB5">
      <w:headerReference w:type="default" r:id="rId7"/>
      <w:pgSz w:w="11906" w:h="16838"/>
      <w:pgMar w:top="1701" w:right="849"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4A87" w14:textId="77777777" w:rsidR="00CC6AB5" w:rsidRDefault="00CC6AB5" w:rsidP="00CF322F">
      <w:pPr>
        <w:spacing w:line="240" w:lineRule="auto"/>
      </w:pPr>
      <w:r>
        <w:separator/>
      </w:r>
    </w:p>
  </w:endnote>
  <w:endnote w:type="continuationSeparator" w:id="0">
    <w:p w14:paraId="10ECC003" w14:textId="77777777" w:rsidR="00CC6AB5" w:rsidRDefault="00CC6AB5" w:rsidP="00CF32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F146" w14:textId="77777777" w:rsidR="00CC6AB5" w:rsidRDefault="00CC6AB5" w:rsidP="00CF322F">
      <w:pPr>
        <w:spacing w:line="240" w:lineRule="auto"/>
      </w:pPr>
      <w:r>
        <w:separator/>
      </w:r>
    </w:p>
  </w:footnote>
  <w:footnote w:type="continuationSeparator" w:id="0">
    <w:p w14:paraId="704B6376" w14:textId="77777777" w:rsidR="00CC6AB5" w:rsidRDefault="00CC6AB5" w:rsidP="00CF322F">
      <w:pPr>
        <w:spacing w:line="240" w:lineRule="auto"/>
      </w:pPr>
      <w:r>
        <w:continuationSeparator/>
      </w:r>
    </w:p>
  </w:footnote>
  <w:footnote w:id="1">
    <w:p w14:paraId="2E8570CC" w14:textId="77777777" w:rsidR="00CC6AB5" w:rsidRPr="00DD1118" w:rsidRDefault="00CC6AB5" w:rsidP="00CC6AB5">
      <w:pPr>
        <w:pStyle w:val="Textonotapie"/>
        <w:rPr>
          <w:rFonts w:cs="Times New Roman"/>
        </w:rPr>
      </w:pPr>
      <w:r w:rsidRPr="00DD1118">
        <w:rPr>
          <w:rStyle w:val="Refdenotaalpie"/>
          <w:rFonts w:cs="Times New Roman"/>
        </w:rPr>
        <w:footnoteRef/>
      </w:r>
      <w:r w:rsidRPr="00DD1118">
        <w:rPr>
          <w:rFonts w:cs="Times New Roman"/>
        </w:rPr>
        <w:t xml:space="preserve"> En el caso de licitación en unión temporal de empresarios, deberá presentarse una declaración responsable por cada una de las </w:t>
      </w:r>
      <w:r>
        <w:rPr>
          <w:rFonts w:cs="Times New Roman"/>
        </w:rPr>
        <w:t>empresas componentes de la UTE [</w:t>
      </w:r>
      <w:r w:rsidRPr="00DD1118">
        <w:rPr>
          <w:rFonts w:cs="Times New Roman"/>
        </w:rPr>
        <w:t>art. 140.1 e) de la Ley 9/2017, de 8 de noviembre, de Contratos del Sector Público</w:t>
      </w:r>
      <w:r>
        <w:rPr>
          <w:rFonts w:cs="Times New Roman"/>
        </w:rPr>
        <w:t>]</w:t>
      </w:r>
      <w:r w:rsidRPr="00DD1118">
        <w:rPr>
          <w:rFonts w:cs="Times New Roman"/>
        </w:rPr>
        <w:t xml:space="preserve">. </w:t>
      </w:r>
    </w:p>
  </w:footnote>
  <w:footnote w:id="2">
    <w:p w14:paraId="50450432" w14:textId="77777777" w:rsidR="00CC6AB5" w:rsidRPr="00DD1118" w:rsidRDefault="00CC6AB5" w:rsidP="00CC6AB5">
      <w:pPr>
        <w:spacing w:after="120"/>
        <w:rPr>
          <w:sz w:val="20"/>
          <w:szCs w:val="20"/>
        </w:rPr>
      </w:pPr>
      <w:r w:rsidRPr="00DD1118">
        <w:rPr>
          <w:rStyle w:val="Refdenotaalpie"/>
          <w:sz w:val="20"/>
          <w:szCs w:val="20"/>
        </w:rPr>
        <w:footnoteRef/>
      </w:r>
      <w:r w:rsidRPr="00DD1118">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6716D" w14:textId="77777777" w:rsidR="00CF322F" w:rsidRDefault="00CF322F">
    <w:pPr>
      <w:pStyle w:val="Encabezado"/>
    </w:pPr>
    <w:r>
      <w:rPr>
        <w:noProof/>
      </w:rPr>
      <w:drawing>
        <wp:anchor distT="0" distB="0" distL="114300" distR="114300" simplePos="0" relativeHeight="251658240" behindDoc="0" locked="0" layoutInCell="1" allowOverlap="1" wp14:anchorId="04897200" wp14:editId="27E70DAB">
          <wp:simplePos x="0" y="0"/>
          <wp:positionH relativeFrom="page">
            <wp:posOffset>541020</wp:posOffset>
          </wp:positionH>
          <wp:positionV relativeFrom="page">
            <wp:posOffset>614680</wp:posOffset>
          </wp:positionV>
          <wp:extent cx="2519680" cy="388620"/>
          <wp:effectExtent l="0" t="0" r="0" b="0"/>
          <wp:wrapSquare wrapText="bothSides"/>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9680" cy="3886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17D2"/>
    <w:multiLevelType w:val="hybridMultilevel"/>
    <w:tmpl w:val="211C9C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2930102"/>
    <w:multiLevelType w:val="hybridMultilevel"/>
    <w:tmpl w:val="93281298"/>
    <w:lvl w:ilvl="0" w:tplc="D91480BC">
      <w:start w:val="1"/>
      <w:numFmt w:val="decimal"/>
      <w:pStyle w:val="Ttulo2"/>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47C36DA"/>
    <w:multiLevelType w:val="hybridMultilevel"/>
    <w:tmpl w:val="EDBE599A"/>
    <w:lvl w:ilvl="0" w:tplc="715413A2">
      <w:numFmt w:val="bullet"/>
      <w:lvlText w:val=""/>
      <w:lvlJc w:val="left"/>
      <w:pPr>
        <w:ind w:left="720" w:hanging="360"/>
      </w:pPr>
      <w:rPr>
        <w:rFonts w:ascii="Wingdings" w:eastAsia="Wingdings" w:hAnsi="Wingdings" w:cs="Wingdings" w:hint="default"/>
        <w:w w:val="103"/>
        <w:sz w:val="20"/>
        <w:szCs w:val="20"/>
        <w:lang w:val="es-ES" w:eastAsia="es-ES" w:bidi="es-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DB547D"/>
    <w:multiLevelType w:val="hybridMultilevel"/>
    <w:tmpl w:val="0D0CF324"/>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DA00F7"/>
    <w:multiLevelType w:val="hybridMultilevel"/>
    <w:tmpl w:val="E5F81254"/>
    <w:lvl w:ilvl="0" w:tplc="8D64D728">
      <w:start w:val="1"/>
      <w:numFmt w:val="lowerLetter"/>
      <w:pStyle w:val="Ttulo3"/>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3F1A1C"/>
    <w:multiLevelType w:val="hybridMultilevel"/>
    <w:tmpl w:val="C298D966"/>
    <w:lvl w:ilvl="0" w:tplc="E3B2DFCA">
      <w:numFmt w:val="bullet"/>
      <w:lvlText w:val=""/>
      <w:lvlJc w:val="left"/>
      <w:pPr>
        <w:ind w:left="1800" w:hanging="360"/>
      </w:pPr>
      <w:rPr>
        <w:rFonts w:ascii="Symbol" w:eastAsiaTheme="minorHAnsi" w:hAnsi="Symbol" w:cstheme="minorBidi"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08F007ED"/>
    <w:multiLevelType w:val="hybridMultilevel"/>
    <w:tmpl w:val="B82ADCA2"/>
    <w:lvl w:ilvl="0" w:tplc="C49AE286">
      <w:start w:val="2"/>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8FC68EC"/>
    <w:multiLevelType w:val="hybridMultilevel"/>
    <w:tmpl w:val="F50A4250"/>
    <w:lvl w:ilvl="0" w:tplc="39C45D6E">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E7E2EBC"/>
    <w:multiLevelType w:val="hybridMultilevel"/>
    <w:tmpl w:val="03DEC49A"/>
    <w:lvl w:ilvl="0" w:tplc="E3B2DFCA">
      <w:numFmt w:val="bullet"/>
      <w:lvlText w:val=""/>
      <w:lvlJc w:val="left"/>
      <w:pPr>
        <w:ind w:left="1080" w:hanging="360"/>
      </w:pPr>
      <w:rPr>
        <w:rFonts w:ascii="Symbol" w:eastAsiaTheme="minorHAnsi" w:hAnsi="Symbol" w:cstheme="minorBid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300C6FF7"/>
    <w:multiLevelType w:val="hybridMultilevel"/>
    <w:tmpl w:val="0018F6C8"/>
    <w:lvl w:ilvl="0" w:tplc="A61ABF42">
      <w:start w:val="1"/>
      <w:numFmt w:val="decimal"/>
      <w:lvlText w:val="1.1%1"/>
      <w:lvlJc w:val="center"/>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2954951"/>
    <w:multiLevelType w:val="hybridMultilevel"/>
    <w:tmpl w:val="7366A5F2"/>
    <w:lvl w:ilvl="0" w:tplc="0C0A0017">
      <w:start w:val="1"/>
      <w:numFmt w:val="lowerLetter"/>
      <w:lvlText w:val="%1)"/>
      <w:lvlJc w:val="left"/>
      <w:pPr>
        <w:ind w:left="720" w:hanging="360"/>
      </w:pPr>
      <w:rPr>
        <w:rFonts w:hint="default"/>
        <w:w w:val="103"/>
        <w:sz w:val="20"/>
        <w:szCs w:val="20"/>
        <w:lang w:val="es-ES" w:eastAsia="es-ES" w:bidi="es-ES"/>
      </w:rPr>
    </w:lvl>
    <w:lvl w:ilvl="1" w:tplc="39C45D6E">
      <w:numFmt w:val="bullet"/>
      <w:lvlText w:val="-"/>
      <w:lvlJc w:val="left"/>
      <w:pPr>
        <w:ind w:left="1440" w:hanging="360"/>
      </w:pPr>
      <w:rPr>
        <w:rFonts w:ascii="Calibri" w:eastAsiaTheme="minorHAns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CF66E16"/>
    <w:multiLevelType w:val="hybridMultilevel"/>
    <w:tmpl w:val="19E85F34"/>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425027B9"/>
    <w:multiLevelType w:val="hybridMultilevel"/>
    <w:tmpl w:val="9C447994"/>
    <w:lvl w:ilvl="0" w:tplc="DA44DE8E">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45C271B9"/>
    <w:multiLevelType w:val="multilevel"/>
    <w:tmpl w:val="2C18EE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100BAE"/>
    <w:multiLevelType w:val="hybridMultilevel"/>
    <w:tmpl w:val="66C8823A"/>
    <w:lvl w:ilvl="0" w:tplc="0C0A0017">
      <w:start w:val="1"/>
      <w:numFmt w:val="lowerLetter"/>
      <w:lvlText w:val="%1)"/>
      <w:lvlJc w:val="left"/>
      <w:pPr>
        <w:ind w:left="720" w:hanging="360"/>
      </w:pPr>
      <w:rPr>
        <w:rFonts w:hint="default"/>
      </w:rPr>
    </w:lvl>
    <w:lvl w:ilvl="1" w:tplc="6A56F4D6">
      <w:start w:val="1"/>
      <w:numFmt w:val="bullet"/>
      <w:lvlText w:val="·"/>
      <w:lvlJc w:val="left"/>
      <w:pPr>
        <w:ind w:left="1440" w:hanging="360"/>
      </w:pPr>
      <w:rPr>
        <w:rFonts w:ascii="Calibri" w:eastAsiaTheme="minorHAns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22E627D"/>
    <w:multiLevelType w:val="hybridMultilevel"/>
    <w:tmpl w:val="4052FBBE"/>
    <w:lvl w:ilvl="0" w:tplc="0C0A0013">
      <w:start w:val="1"/>
      <w:numFmt w:val="upperRoman"/>
      <w:lvlText w:val="%1."/>
      <w:lvlJc w:val="righ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54520C2E"/>
    <w:multiLevelType w:val="multilevel"/>
    <w:tmpl w:val="2C18EE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5D0B3E73"/>
    <w:multiLevelType w:val="hybridMultilevel"/>
    <w:tmpl w:val="C548D166"/>
    <w:lvl w:ilvl="0" w:tplc="0C0A0017">
      <w:start w:val="1"/>
      <w:numFmt w:val="lowerLetter"/>
      <w:lvlText w:val="%1)"/>
      <w:lvlJc w:val="left"/>
      <w:pPr>
        <w:ind w:left="720" w:hanging="360"/>
      </w:pPr>
      <w:rPr>
        <w:rFonts w:hint="default"/>
      </w:rPr>
    </w:lvl>
    <w:lvl w:ilvl="1" w:tplc="39C45D6E">
      <w:numFmt w:val="bullet"/>
      <w:lvlText w:val="-"/>
      <w:lvlJc w:val="left"/>
      <w:pPr>
        <w:ind w:left="1440" w:hanging="360"/>
      </w:pPr>
      <w:rPr>
        <w:rFonts w:ascii="Calibri" w:eastAsiaTheme="minorHAns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FBF6BEB"/>
    <w:multiLevelType w:val="hybridMultilevel"/>
    <w:tmpl w:val="C92C41C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5D1F5A"/>
    <w:multiLevelType w:val="hybridMultilevel"/>
    <w:tmpl w:val="99F287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84270B1"/>
    <w:multiLevelType w:val="hybridMultilevel"/>
    <w:tmpl w:val="1144A0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8B93BDC"/>
    <w:multiLevelType w:val="hybridMultilevel"/>
    <w:tmpl w:val="3CF4D808"/>
    <w:lvl w:ilvl="0" w:tplc="0C0A0017">
      <w:start w:val="1"/>
      <w:numFmt w:val="lowerLetter"/>
      <w:lvlText w:val="%1)"/>
      <w:lvlJc w:val="left"/>
      <w:pPr>
        <w:ind w:left="720"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C9A1786"/>
    <w:multiLevelType w:val="multilevel"/>
    <w:tmpl w:val="2C18EE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A93473"/>
    <w:multiLevelType w:val="multilevel"/>
    <w:tmpl w:val="2C18EE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D03115"/>
    <w:multiLevelType w:val="hybridMultilevel"/>
    <w:tmpl w:val="4D204A5C"/>
    <w:lvl w:ilvl="0" w:tplc="715413A2">
      <w:numFmt w:val="bullet"/>
      <w:lvlText w:val=""/>
      <w:lvlJc w:val="left"/>
      <w:pPr>
        <w:ind w:left="720" w:hanging="360"/>
      </w:pPr>
      <w:rPr>
        <w:rFonts w:ascii="Wingdings" w:eastAsia="Wingdings" w:hAnsi="Wingdings" w:cs="Wingdings" w:hint="default"/>
        <w:w w:val="103"/>
        <w:sz w:val="20"/>
        <w:szCs w:val="20"/>
        <w:lang w:val="es-ES" w:eastAsia="es-ES" w:bidi="es-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A847F22"/>
    <w:multiLevelType w:val="hybridMultilevel"/>
    <w:tmpl w:val="BAE69AF6"/>
    <w:lvl w:ilvl="0" w:tplc="39C45D6E">
      <w:numFmt w:val="bullet"/>
      <w:lvlText w:val="-"/>
      <w:lvlJc w:val="left"/>
      <w:pPr>
        <w:ind w:left="1776" w:hanging="360"/>
      </w:pPr>
      <w:rPr>
        <w:rFonts w:ascii="Calibri" w:eastAsiaTheme="minorHAns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7" w15:restartNumberingAfterBreak="0">
    <w:nsid w:val="7F303BC5"/>
    <w:multiLevelType w:val="hybridMultilevel"/>
    <w:tmpl w:val="7ECE182C"/>
    <w:lvl w:ilvl="0" w:tplc="0C0A0017">
      <w:start w:val="1"/>
      <w:numFmt w:val="lowerLetter"/>
      <w:lvlText w:val="%1)"/>
      <w:lvlJc w:val="left"/>
      <w:pPr>
        <w:ind w:left="720" w:hanging="360"/>
      </w:pPr>
      <w:rPr>
        <w:rFonts w:hint="default"/>
        <w:w w:val="103"/>
        <w:sz w:val="20"/>
        <w:szCs w:val="20"/>
        <w:lang w:val="es-ES" w:eastAsia="es-ES" w:bidi="es-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4"/>
  </w:num>
  <w:num w:numId="4">
    <w:abstractNumId w:val="11"/>
  </w:num>
  <w:num w:numId="5">
    <w:abstractNumId w:val="6"/>
  </w:num>
  <w:num w:numId="6">
    <w:abstractNumId w:val="8"/>
  </w:num>
  <w:num w:numId="7">
    <w:abstractNumId w:val="26"/>
  </w:num>
  <w:num w:numId="8">
    <w:abstractNumId w:val="5"/>
  </w:num>
  <w:num w:numId="9">
    <w:abstractNumId w:val="19"/>
  </w:num>
  <w:num w:numId="10">
    <w:abstractNumId w:val="1"/>
  </w:num>
  <w:num w:numId="11">
    <w:abstractNumId w:val="13"/>
  </w:num>
  <w:num w:numId="12">
    <w:abstractNumId w:val="24"/>
  </w:num>
  <w:num w:numId="13">
    <w:abstractNumId w:val="23"/>
  </w:num>
  <w:num w:numId="14">
    <w:abstractNumId w:val="16"/>
  </w:num>
  <w:num w:numId="15">
    <w:abstractNumId w:val="14"/>
  </w:num>
  <w:num w:numId="16">
    <w:abstractNumId w:val="18"/>
  </w:num>
  <w:num w:numId="17">
    <w:abstractNumId w:val="7"/>
  </w:num>
  <w:num w:numId="18">
    <w:abstractNumId w:val="22"/>
  </w:num>
  <w:num w:numId="19">
    <w:abstractNumId w:val="3"/>
  </w:num>
  <w:num w:numId="20">
    <w:abstractNumId w:val="9"/>
  </w:num>
  <w:num w:numId="21">
    <w:abstractNumId w:val="15"/>
  </w:num>
  <w:num w:numId="22">
    <w:abstractNumId w:val="25"/>
  </w:num>
  <w:num w:numId="23">
    <w:abstractNumId w:val="27"/>
  </w:num>
  <w:num w:numId="24">
    <w:abstractNumId w:val="21"/>
  </w:num>
  <w:num w:numId="25">
    <w:abstractNumId w:val="10"/>
  </w:num>
  <w:num w:numId="26">
    <w:abstractNumId w:val="0"/>
  </w:num>
  <w:num w:numId="27">
    <w:abstractNumId w:val="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AB5"/>
    <w:rsid w:val="00095F83"/>
    <w:rsid w:val="000E07A1"/>
    <w:rsid w:val="00156F72"/>
    <w:rsid w:val="001A024C"/>
    <w:rsid w:val="00332AC1"/>
    <w:rsid w:val="003B4781"/>
    <w:rsid w:val="00477B03"/>
    <w:rsid w:val="004E0687"/>
    <w:rsid w:val="004F52EB"/>
    <w:rsid w:val="006B4D51"/>
    <w:rsid w:val="009D7328"/>
    <w:rsid w:val="00A117BE"/>
    <w:rsid w:val="00B33A6A"/>
    <w:rsid w:val="00BD7ED7"/>
    <w:rsid w:val="00CC6AB5"/>
    <w:rsid w:val="00CF322F"/>
    <w:rsid w:val="00D0356E"/>
    <w:rsid w:val="00FE59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A7CBC"/>
  <w15:chartTrackingRefBased/>
  <w15:docId w15:val="{709FFFB6-11B1-4930-9EC9-34383D925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AB5"/>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A117BE"/>
    <w:pPr>
      <w:outlineLvl w:val="0"/>
    </w:pPr>
    <w:rPr>
      <w:b/>
    </w:rPr>
  </w:style>
  <w:style w:type="paragraph" w:styleId="Ttulo2">
    <w:name w:val="heading 2"/>
    <w:basedOn w:val="Ttulo1"/>
    <w:next w:val="Normal"/>
    <w:link w:val="Ttulo2Car"/>
    <w:uiPriority w:val="9"/>
    <w:unhideWhenUsed/>
    <w:qFormat/>
    <w:rsid w:val="00A117BE"/>
    <w:pPr>
      <w:numPr>
        <w:numId w:val="10"/>
      </w:numPr>
      <w:outlineLvl w:val="1"/>
    </w:pPr>
  </w:style>
  <w:style w:type="paragraph" w:styleId="Ttulo3">
    <w:name w:val="heading 3"/>
    <w:basedOn w:val="Prrafodelista"/>
    <w:next w:val="Normal"/>
    <w:link w:val="Ttulo3Car"/>
    <w:uiPriority w:val="9"/>
    <w:unhideWhenUsed/>
    <w:qFormat/>
    <w:rsid w:val="00477B03"/>
    <w:pPr>
      <w:numPr>
        <w:numId w:val="3"/>
      </w:numPr>
      <w:outlineLvl w:val="2"/>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F322F"/>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F322F"/>
  </w:style>
  <w:style w:type="paragraph" w:styleId="Piedepgina">
    <w:name w:val="footer"/>
    <w:basedOn w:val="Normal"/>
    <w:link w:val="PiedepginaCar"/>
    <w:uiPriority w:val="99"/>
    <w:unhideWhenUsed/>
    <w:rsid w:val="00CF322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F322F"/>
  </w:style>
  <w:style w:type="paragraph" w:styleId="Prrafodelista">
    <w:name w:val="List Paragraph"/>
    <w:basedOn w:val="Normal"/>
    <w:uiPriority w:val="34"/>
    <w:qFormat/>
    <w:rsid w:val="00A117BE"/>
    <w:pPr>
      <w:ind w:left="720"/>
      <w:contextualSpacing/>
    </w:pPr>
  </w:style>
  <w:style w:type="character" w:customStyle="1" w:styleId="Ttulo1Car">
    <w:name w:val="Título 1 Car"/>
    <w:basedOn w:val="Fuentedeprrafopredeter"/>
    <w:link w:val="Ttulo1"/>
    <w:uiPriority w:val="9"/>
    <w:rsid w:val="00A117BE"/>
    <w:rPr>
      <w:b/>
    </w:rPr>
  </w:style>
  <w:style w:type="character" w:customStyle="1" w:styleId="Ttulo2Car">
    <w:name w:val="Título 2 Car"/>
    <w:basedOn w:val="Fuentedeprrafopredeter"/>
    <w:link w:val="Ttulo2"/>
    <w:uiPriority w:val="9"/>
    <w:rsid w:val="00A117BE"/>
    <w:rPr>
      <w:b/>
    </w:rPr>
  </w:style>
  <w:style w:type="character" w:customStyle="1" w:styleId="Ttulo3Car">
    <w:name w:val="Título 3 Car"/>
    <w:basedOn w:val="Fuentedeprrafopredeter"/>
    <w:link w:val="Ttulo3"/>
    <w:uiPriority w:val="9"/>
    <w:rsid w:val="00477B03"/>
    <w:rPr>
      <w:u w:val="single"/>
    </w:rPr>
  </w:style>
  <w:style w:type="character" w:styleId="Hipervnculo">
    <w:name w:val="Hyperlink"/>
    <w:basedOn w:val="Fuentedeprrafopredeter"/>
    <w:uiPriority w:val="99"/>
    <w:unhideWhenUsed/>
    <w:rsid w:val="004E0687"/>
    <w:rPr>
      <w:color w:val="0563C1" w:themeColor="hyperlink"/>
      <w:u w:val="single"/>
    </w:rPr>
  </w:style>
  <w:style w:type="character" w:styleId="Mencinsinresolver">
    <w:name w:val="Unresolved Mention"/>
    <w:basedOn w:val="Fuentedeprrafopredeter"/>
    <w:uiPriority w:val="99"/>
    <w:semiHidden/>
    <w:unhideWhenUsed/>
    <w:rsid w:val="004E0687"/>
    <w:rPr>
      <w:color w:val="605E5C"/>
      <w:shd w:val="clear" w:color="auto" w:fill="E1DFDD"/>
    </w:rPr>
  </w:style>
  <w:style w:type="character" w:styleId="Refdenotaalpie">
    <w:name w:val="footnote reference"/>
    <w:uiPriority w:val="99"/>
    <w:rsid w:val="00CC6AB5"/>
    <w:rPr>
      <w:vertAlign w:val="superscript"/>
    </w:rPr>
  </w:style>
  <w:style w:type="paragraph" w:styleId="Textonotapie">
    <w:name w:val="footnote text"/>
    <w:basedOn w:val="Normal"/>
    <w:link w:val="TextonotapieCar"/>
    <w:uiPriority w:val="99"/>
    <w:rsid w:val="00CC6AB5"/>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rsid w:val="00CC6AB5"/>
    <w:rPr>
      <w:rFonts w:ascii="Times New Roman" w:eastAsia="Times New Roman" w:hAnsi="Times New Roman" w:cs="Courier New"/>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65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Y:\Seguimiento%20Economico\0.1.%20PLANTILLAS\Plantilla%20logo%20simpl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Plantilla logo simple.dotx</Template>
  <TotalTime>1</TotalTime>
  <Pages>4</Pages>
  <Words>1206</Words>
  <Characters>6638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Madrid Digital</dc:creator>
  <cp:keywords/>
  <dc:description/>
  <cp:lastModifiedBy>Moriche Vázquez.Antonio</cp:lastModifiedBy>
  <cp:revision>1</cp:revision>
  <dcterms:created xsi:type="dcterms:W3CDTF">2026-07-28T10:38:00Z</dcterms:created>
  <dcterms:modified xsi:type="dcterms:W3CDTF">2026-07-28T10:39:00Z</dcterms:modified>
</cp:coreProperties>
</file>