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23A07" w14:textId="77777777" w:rsidR="00204F24" w:rsidRDefault="00204F24" w:rsidP="00204F24"/>
    <w:p w14:paraId="2568F670" w14:textId="77777777" w:rsidR="005B6C2B" w:rsidRDefault="005B6C2B" w:rsidP="00204F24"/>
    <w:p w14:paraId="46C2DCA3" w14:textId="77777777" w:rsidR="00204F24" w:rsidRPr="000E7038" w:rsidRDefault="00204F24" w:rsidP="00204F24">
      <w:pPr>
        <w:ind w:left="720" w:right="-54"/>
        <w:jc w:val="right"/>
        <w:rPr>
          <w:rFonts w:ascii="Helvetica Neue" w:hAnsi="Helvetica Neue"/>
        </w:rPr>
      </w:pPr>
    </w:p>
    <w:p w14:paraId="3C972AAA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jc w:val="center"/>
        <w:outlineLvl w:val="0"/>
        <w:rPr>
          <w:rFonts w:ascii="Helvetica" w:hAnsi="Helvetica" w:cs="Helvetica"/>
          <w:b/>
          <w:bCs/>
          <w:sz w:val="32"/>
          <w:szCs w:val="32"/>
          <w:lang w:eastAsia="es-ES_tradnl"/>
        </w:rPr>
      </w:pPr>
      <w:r w:rsidRPr="00530EC9">
        <w:rPr>
          <w:rFonts w:ascii="Helvetica" w:hAnsi="Helvetica" w:cs="Helvetica"/>
          <w:b/>
          <w:bCs/>
          <w:sz w:val="32"/>
          <w:szCs w:val="32"/>
          <w:lang w:eastAsia="es-ES_tradnl"/>
        </w:rPr>
        <w:t xml:space="preserve">ANEXO I. </w:t>
      </w:r>
    </w:p>
    <w:p w14:paraId="0E4C803F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jc w:val="center"/>
        <w:outlineLvl w:val="0"/>
        <w:rPr>
          <w:rFonts w:ascii="Helvetica" w:hAnsi="Helvetica" w:cs="Helvetica"/>
          <w:b/>
          <w:bCs/>
          <w:sz w:val="32"/>
          <w:szCs w:val="32"/>
          <w:lang w:eastAsia="es-ES_tradnl"/>
        </w:rPr>
      </w:pPr>
      <w:r w:rsidRPr="00530EC9">
        <w:rPr>
          <w:rFonts w:ascii="Helvetica" w:hAnsi="Helvetica" w:cs="Helvetica"/>
          <w:b/>
          <w:bCs/>
          <w:sz w:val="32"/>
          <w:szCs w:val="32"/>
          <w:lang w:eastAsia="es-ES_tradnl"/>
        </w:rPr>
        <w:t>ENCUESTA TÉCNICA</w:t>
      </w:r>
    </w:p>
    <w:p w14:paraId="27E0A51D" w14:textId="77777777"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14:paraId="702B1429" w14:textId="77777777"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14:paraId="3FB165CD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after="260" w:line="24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A rellenar para cada equipo los datos aplicables. </w:t>
      </w:r>
    </w:p>
    <w:p w14:paraId="139B3B86" w14:textId="77777777"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14:paraId="4547332F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1 Datos del equipo. </w:t>
      </w:r>
    </w:p>
    <w:p w14:paraId="5783720E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after="128" w:line="24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Denominación del Equipo: </w:t>
      </w:r>
    </w:p>
    <w:p w14:paraId="68BB7713" w14:textId="77777777" w:rsidR="00530EC9" w:rsidRPr="00530EC9" w:rsidRDefault="00530EC9" w:rsidP="00530EC9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Marca: </w:t>
      </w:r>
    </w:p>
    <w:p w14:paraId="7AD3F4A2" w14:textId="77777777" w:rsidR="00530EC9" w:rsidRPr="00530EC9" w:rsidRDefault="00530EC9" w:rsidP="00530EC9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Modelo: </w:t>
      </w:r>
    </w:p>
    <w:p w14:paraId="305CD7CC" w14:textId="77777777" w:rsidR="00530EC9" w:rsidRPr="00530EC9" w:rsidRDefault="00530EC9" w:rsidP="00530EC9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Firma Comercial: </w:t>
      </w:r>
    </w:p>
    <w:p w14:paraId="74CF8B24" w14:textId="77777777" w:rsidR="00530EC9" w:rsidRPr="00530EC9" w:rsidRDefault="00530EC9" w:rsidP="00530EC9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Empresa Fabricante: </w:t>
      </w:r>
    </w:p>
    <w:p w14:paraId="5919E2B5" w14:textId="77777777" w:rsidR="00530EC9" w:rsidRPr="00530EC9" w:rsidRDefault="00530EC9" w:rsidP="00530EC9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Certificado de Homologación :</w:t>
      </w:r>
    </w:p>
    <w:p w14:paraId="511B12B1" w14:textId="77777777"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Helvetica" w:hAnsi="Helvetica" w:cs="TT E 23 8 EC A 8t 00"/>
          <w:szCs w:val="24"/>
          <w:lang w:eastAsia="es-ES_tradnl"/>
        </w:rPr>
      </w:pPr>
    </w:p>
    <w:p w14:paraId="16A90172" w14:textId="77777777"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Helvetica" w:hAnsi="Helvetica"/>
          <w:szCs w:val="24"/>
          <w:lang w:eastAsia="es-ES_tradnl"/>
        </w:rPr>
      </w:pPr>
    </w:p>
    <w:p w14:paraId="6CA93087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after="3935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2 Características principales y datos técnicos relevantes. </w:t>
      </w:r>
    </w:p>
    <w:p w14:paraId="31B79B23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after="648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3 Plazo de entrega: (En días naturales.) </w:t>
      </w:r>
    </w:p>
    <w:p w14:paraId="6BC75D5C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4 Tamaño del equipo (metros): / sala. </w:t>
      </w:r>
    </w:p>
    <w:p w14:paraId="5A5595D8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firstLine="70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Ancho (      ) Largo (      ) Alto (      ) </w:t>
      </w:r>
    </w:p>
    <w:p w14:paraId="20627063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firstLine="70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Peso Total (      ) Peso / m2 de superficie de apoyo (      ) </w:t>
      </w:r>
    </w:p>
    <w:p w14:paraId="7B7E5589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38A4653A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Es necesario un espacio mínimo para su instalación:</w:t>
      </w:r>
    </w:p>
    <w:p w14:paraId="15CC30AC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firstLine="70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 SI (   ) NO (   ) </w:t>
      </w:r>
    </w:p>
    <w:p w14:paraId="5573FEB7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lastRenderedPageBreak/>
        <w:t xml:space="preserve">En caso afirmativo Dimensiones recomendadas: </w:t>
      </w:r>
    </w:p>
    <w:p w14:paraId="5DFF9037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Mínimo:                   Ancho (      ) Largo (      ) Alto (      )</w:t>
      </w:r>
    </w:p>
    <w:p w14:paraId="304C70BD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Estándar:                Ancho (      ) Largo (      ) Alto (      ) </w:t>
      </w:r>
    </w:p>
    <w:p w14:paraId="7F8DC591" w14:textId="77777777"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14:paraId="7CE153BE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jc w:val="both"/>
        <w:outlineLvl w:val="0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Acceso desde calle hasta sala de instalación del equipo </w:t>
      </w:r>
    </w:p>
    <w:p w14:paraId="6B569AD4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708" w:right="460" w:firstLine="365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No necesario tomar acciones previas ( ) </w:t>
      </w:r>
    </w:p>
    <w:p w14:paraId="747EAC20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708" w:right="460" w:firstLine="365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Necesario tomar acciones previas, especificar cuales: </w:t>
      </w:r>
    </w:p>
    <w:p w14:paraId="3A9E443B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1759" w:right="460" w:firstLine="365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64AC67F8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1759" w:right="460" w:firstLine="365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451D7B72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1759" w:right="460" w:firstLine="365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1715A2E7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1759" w:right="460" w:firstLine="365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34172D45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after="260"/>
        <w:jc w:val="both"/>
        <w:rPr>
          <w:rFonts w:ascii="TT E 23 D 73 A 0t 00" w:hAnsi="TT E 23 D 73 A 0t 00"/>
          <w:szCs w:val="24"/>
          <w:lang w:eastAsia="es-ES_tradnl"/>
        </w:rPr>
      </w:pPr>
      <w:r w:rsidRPr="00530EC9">
        <w:rPr>
          <w:rFonts w:ascii="TT E 23 D 73 A 0t 00" w:hAnsi="TT E 23 D 73 A 0t 00"/>
          <w:szCs w:val="24"/>
          <w:lang w:eastAsia="es-ES_tradnl"/>
        </w:rPr>
        <w:softHyphen/>
      </w:r>
    </w:p>
    <w:p w14:paraId="78307021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360" w:hanging="360"/>
        <w:jc w:val="both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>5</w:t>
      </w: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ab/>
        <w:t xml:space="preserve">Instalación. </w:t>
      </w:r>
    </w:p>
    <w:p w14:paraId="754A8770" w14:textId="77777777" w:rsidR="00530EC9" w:rsidRPr="00530EC9" w:rsidRDefault="00530EC9" w:rsidP="00530EC9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La instalación será responsabilidad del: Proveedor (   ) Hospital (   ) </w:t>
      </w:r>
    </w:p>
    <w:p w14:paraId="473AD1CB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720" w:firstLine="155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(incluya</w:t>
      </w:r>
      <w:r w:rsidR="00021543">
        <w:rPr>
          <w:rFonts w:ascii="Helvetica" w:hAnsi="Helvetica" w:cs="TT E 23 8 EC A 8t 00"/>
          <w:szCs w:val="24"/>
          <w:lang w:eastAsia="es-ES_tradnl"/>
        </w:rPr>
        <w:t xml:space="preserve"> </w:t>
      </w:r>
      <w:r w:rsidRPr="00530EC9">
        <w:rPr>
          <w:rFonts w:ascii="Helvetica" w:hAnsi="Helvetica" w:cs="TT E 23 8 EC A 8t 00"/>
          <w:szCs w:val="24"/>
          <w:lang w:eastAsia="es-ES_tradnl"/>
        </w:rPr>
        <w:t>condiciones técnicas)</w:t>
      </w:r>
      <w:r w:rsidRPr="00530EC9">
        <w:rPr>
          <w:rFonts w:ascii="Helvetica" w:hAnsi="Helvetica" w:cs="TT E 23 8 EC A 8t 00"/>
          <w:szCs w:val="24"/>
          <w:lang w:eastAsia="es-ES_tradnl"/>
        </w:rPr>
        <w:br/>
        <w:t>¿Existe algún coste adicional?: SI (   ) NO (   )</w:t>
      </w:r>
    </w:p>
    <w:p w14:paraId="368F2732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after="360" w:line="366" w:lineRule="atLeast"/>
        <w:ind w:left="72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Si lo hubiera, incluya condiciones técnicas y coste en euros: </w:t>
      </w:r>
    </w:p>
    <w:p w14:paraId="2CDF89D3" w14:textId="77777777"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14:paraId="16B72345" w14:textId="77777777"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14:paraId="0AD0C9B7" w14:textId="77777777" w:rsidR="00530EC9" w:rsidRPr="00530EC9" w:rsidRDefault="00530EC9" w:rsidP="00530EC9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6" w:lineRule="atLeast"/>
        <w:jc w:val="both"/>
        <w:rPr>
          <w:rFonts w:ascii="TT E 23 D 73 A 0t 00" w:hAnsi="TT E 23 D 73 A 0t 00"/>
          <w:szCs w:val="24"/>
          <w:lang w:eastAsia="es-ES_tradnl"/>
        </w:rPr>
      </w:pPr>
      <w:r w:rsidRPr="00530EC9">
        <w:rPr>
          <w:rFonts w:ascii="TT E 23 D 73 A 0t 00" w:hAnsi="TT E 23 D 73 A 0t 00"/>
          <w:szCs w:val="24"/>
          <w:lang w:eastAsia="es-ES_tradnl"/>
        </w:rPr>
        <w:t xml:space="preserve">Para la Instalación de este equipo se precisan: </w:t>
      </w:r>
    </w:p>
    <w:p w14:paraId="06D71513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D 73 A 0t 00"/>
          <w:color w:val="000000"/>
          <w:szCs w:val="24"/>
          <w:lang w:eastAsia="es-ES_tradnl"/>
        </w:rPr>
      </w:pPr>
    </w:p>
    <w:p w14:paraId="04503819" w14:textId="77777777" w:rsidR="00530EC9" w:rsidRPr="00530EC9" w:rsidRDefault="00530EC9" w:rsidP="00530EC9">
      <w:pPr>
        <w:widowControl w:val="0"/>
        <w:numPr>
          <w:ilvl w:val="0"/>
          <w:numId w:val="3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Energía eléctrica: SI (   ) NO (   ) </w:t>
      </w:r>
    </w:p>
    <w:p w14:paraId="1484C16B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1764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• Voltaje nominal: </w:t>
      </w:r>
    </w:p>
    <w:p w14:paraId="43FCF166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1764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• Amperaje nominal: </w:t>
      </w:r>
    </w:p>
    <w:p w14:paraId="59C5B37D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1764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• ¿Precisa de línea individual? SI (   ) NO (   ) </w:t>
      </w:r>
    </w:p>
    <w:p w14:paraId="1083AFA9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3744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26F6936E" w14:textId="77777777" w:rsidR="00530EC9" w:rsidRPr="00530EC9" w:rsidRDefault="00530EC9" w:rsidP="00530EC9">
      <w:pPr>
        <w:widowControl w:val="0"/>
        <w:numPr>
          <w:ilvl w:val="0"/>
          <w:numId w:val="3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Agua: SI (   ) NO (   ) Indique caudal y presión: </w:t>
      </w:r>
    </w:p>
    <w:p w14:paraId="5C829CCE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Tratamiento previo de agua: SI (   ) NO (   ). Indique que tipo de tratamiento: </w:t>
      </w:r>
    </w:p>
    <w:p w14:paraId="19C66D5F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6C5E8384" w14:textId="77777777" w:rsidR="00530EC9" w:rsidRPr="00530EC9" w:rsidRDefault="00530EC9" w:rsidP="00530EC9">
      <w:pPr>
        <w:widowControl w:val="0"/>
        <w:numPr>
          <w:ilvl w:val="0"/>
          <w:numId w:val="3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Desagüe: SI (   ) NO (   ) Indique diámetro: </w:t>
      </w:r>
    </w:p>
    <w:p w14:paraId="00E84D07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6ADFB293" w14:textId="77777777" w:rsidR="00530EC9" w:rsidRPr="00530EC9" w:rsidRDefault="00530EC9" w:rsidP="00530EC9">
      <w:pPr>
        <w:widowControl w:val="0"/>
        <w:numPr>
          <w:ilvl w:val="0"/>
          <w:numId w:val="3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D 73 A 0t 00"/>
          <w:szCs w:val="24"/>
          <w:lang w:eastAsia="es-ES_tradnl"/>
        </w:rPr>
        <w:t xml:space="preserve">Climatización específica: SI (     ) NO ( ) </w:t>
      </w:r>
    </w:p>
    <w:p w14:paraId="22D2919D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1056"/>
        <w:jc w:val="both"/>
        <w:rPr>
          <w:rFonts w:ascii="Helvetica" w:hAnsi="Helvetica" w:cs="TT E 23 D 73 A 0t 00"/>
          <w:color w:val="000000"/>
          <w:szCs w:val="24"/>
          <w:lang w:eastAsia="es-ES_tradnl"/>
        </w:rPr>
      </w:pPr>
      <w:r w:rsidRPr="00530EC9">
        <w:rPr>
          <w:rFonts w:ascii="Helvetica" w:hAnsi="Helvetica" w:cs="TT E 23 D 73 A 0t 00"/>
          <w:color w:val="000000"/>
          <w:szCs w:val="24"/>
          <w:lang w:eastAsia="es-ES_tradnl"/>
        </w:rPr>
        <w:t xml:space="preserve">Indique Temperatura, Humedad Relativa, </w:t>
      </w:r>
      <w:proofErr w:type="spellStart"/>
      <w:r w:rsidRPr="00530EC9">
        <w:rPr>
          <w:rFonts w:ascii="Helvetica" w:hAnsi="Helvetica" w:cs="TT E 23 D 73 A 0t 00"/>
          <w:color w:val="000000"/>
          <w:szCs w:val="24"/>
          <w:lang w:eastAsia="es-ES_tradnl"/>
        </w:rPr>
        <w:t>etc</w:t>
      </w:r>
      <w:proofErr w:type="spellEnd"/>
      <w:r w:rsidRPr="00530EC9">
        <w:rPr>
          <w:rFonts w:ascii="Helvetica" w:hAnsi="Helvetica" w:cs="TT E 23 D 73 A 0t 00"/>
          <w:color w:val="000000"/>
          <w:szCs w:val="24"/>
          <w:lang w:eastAsia="es-ES_tradnl"/>
        </w:rPr>
        <w:t xml:space="preserve">: </w:t>
      </w:r>
    </w:p>
    <w:p w14:paraId="0328FBBF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1056"/>
        <w:jc w:val="both"/>
        <w:rPr>
          <w:rFonts w:ascii="Helvetica" w:hAnsi="Helvetica" w:cs="TT E 23 D 73 A 0t 00"/>
          <w:color w:val="000000"/>
          <w:szCs w:val="24"/>
          <w:lang w:eastAsia="es-ES_tradnl"/>
        </w:rPr>
      </w:pPr>
    </w:p>
    <w:p w14:paraId="564E7B58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1056"/>
        <w:jc w:val="both"/>
        <w:rPr>
          <w:rFonts w:ascii="Helvetica" w:hAnsi="Helvetica" w:cs="TT E 23 D 73 A 0t 00"/>
          <w:color w:val="000000"/>
          <w:szCs w:val="24"/>
          <w:lang w:eastAsia="es-ES_tradnl"/>
        </w:rPr>
      </w:pPr>
    </w:p>
    <w:p w14:paraId="1BDEB837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D 73 A 0t 00"/>
          <w:color w:val="000000"/>
          <w:szCs w:val="24"/>
          <w:lang w:eastAsia="es-ES_tradnl"/>
        </w:rPr>
      </w:pPr>
    </w:p>
    <w:p w14:paraId="4A4DC6E9" w14:textId="77777777" w:rsidR="00530EC9" w:rsidRPr="00530EC9" w:rsidRDefault="00530EC9" w:rsidP="00530EC9">
      <w:pPr>
        <w:widowControl w:val="0"/>
        <w:numPr>
          <w:ilvl w:val="0"/>
          <w:numId w:val="3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Extracción y / o tratamiento de aire. SI (   ) NO (   )</w:t>
      </w:r>
    </w:p>
    <w:p w14:paraId="24D4A393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1056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Indique instalación necesaria </w:t>
      </w:r>
    </w:p>
    <w:p w14:paraId="0C940A75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1056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2661EBFE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1056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15A73FAD" w14:textId="77777777" w:rsidR="00530EC9" w:rsidRPr="00530EC9" w:rsidRDefault="00530EC9" w:rsidP="00530EC9">
      <w:pPr>
        <w:widowControl w:val="0"/>
        <w:numPr>
          <w:ilvl w:val="0"/>
          <w:numId w:val="3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Vapor: SI (   ) NO (   ) Indique diámetro, caudal y presión: </w:t>
      </w:r>
    </w:p>
    <w:p w14:paraId="4C427F80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2E223F6C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72E7D79D" w14:textId="77777777" w:rsidR="00530EC9" w:rsidRPr="00530EC9" w:rsidRDefault="00530EC9" w:rsidP="00530EC9">
      <w:pPr>
        <w:widowControl w:val="0"/>
        <w:numPr>
          <w:ilvl w:val="0"/>
          <w:numId w:val="3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Gas: SI ( ) NO ( ) Indique diámetro, caudal y presión: </w:t>
      </w:r>
    </w:p>
    <w:p w14:paraId="4347A9E1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2F4D02B8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386E087D" w14:textId="77777777" w:rsidR="00530EC9" w:rsidRPr="00530EC9" w:rsidRDefault="00530EC9" w:rsidP="00530EC9">
      <w:pPr>
        <w:widowControl w:val="0"/>
        <w:numPr>
          <w:ilvl w:val="0"/>
          <w:numId w:val="3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Aire comprimido: SI (   ) NO (   ) Indique diámetro, caudal y presión: </w:t>
      </w:r>
    </w:p>
    <w:p w14:paraId="70486D5D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25986D57" w14:textId="77777777" w:rsidR="00530EC9" w:rsidRPr="00530EC9" w:rsidRDefault="00530EC9" w:rsidP="00530EC9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128" w:line="24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¿Con el equipo, entrega Ud. todos los accesorios mecánicos, eléctricos o de cualquier otro tipo, necesarios para su inmediata utilización?:</w:t>
      </w:r>
    </w:p>
    <w:p w14:paraId="63A77374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after="128" w:line="246" w:lineRule="atLeast"/>
        <w:ind w:left="708"/>
        <w:jc w:val="both"/>
        <w:rPr>
          <w:rFonts w:ascii="TT E 23 D 73 A 0t 00" w:hAnsi="TT E 23 D 73 A 0t 00"/>
          <w:szCs w:val="24"/>
          <w:lang w:eastAsia="es-ES_tradnl"/>
        </w:rPr>
      </w:pPr>
      <w:r w:rsidRPr="00530EC9">
        <w:rPr>
          <w:rFonts w:ascii="TT E 23 D 73 A 0t 00" w:hAnsi="TT E 23 D 73 A 0t 00"/>
          <w:szCs w:val="24"/>
          <w:lang w:eastAsia="es-ES_tradnl"/>
        </w:rPr>
        <w:t xml:space="preserve">SI (   ) NO (   ) Si la respuesta es negativa, explíquelo: </w:t>
      </w:r>
    </w:p>
    <w:p w14:paraId="2A05029B" w14:textId="77777777"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14:paraId="1D41C981" w14:textId="77777777"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14:paraId="7FDC217E" w14:textId="77777777"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14:paraId="3AFDD17D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ind w:left="360" w:hanging="360"/>
        <w:jc w:val="both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>6</w:t>
      </w: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ab/>
        <w:t xml:space="preserve">Servicios y uso. </w:t>
      </w:r>
    </w:p>
    <w:p w14:paraId="365A85D9" w14:textId="77777777" w:rsidR="00530EC9" w:rsidRPr="00530EC9" w:rsidRDefault="00530EC9" w:rsidP="00530EC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Especifique cuándo darían el adiestramiento al usuario y en </w:t>
      </w:r>
      <w:proofErr w:type="spellStart"/>
      <w:r w:rsidRPr="00530EC9">
        <w:rPr>
          <w:rFonts w:ascii="Helvetica" w:hAnsi="Helvetica" w:cs="TT E 23 8 EC A 8t 00"/>
          <w:szCs w:val="24"/>
          <w:lang w:eastAsia="es-ES_tradnl"/>
        </w:rPr>
        <w:t>que</w:t>
      </w:r>
      <w:proofErr w:type="spellEnd"/>
      <w:r w:rsidRPr="00530EC9">
        <w:rPr>
          <w:rFonts w:ascii="Helvetica" w:hAnsi="Helvetica" w:cs="TT E 23 8 EC A 8t 00"/>
          <w:szCs w:val="24"/>
          <w:lang w:eastAsia="es-ES_tradnl"/>
        </w:rPr>
        <w:t xml:space="preserve"> condiciones: </w:t>
      </w:r>
    </w:p>
    <w:p w14:paraId="49CD9CB7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7001EBE0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360" w:firstLine="34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Especifique fecha del curso técnico de acreditación para el mantenimiento:</w:t>
      </w:r>
    </w:p>
    <w:p w14:paraId="14C2D096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10C8C6AA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017A15C5" w14:textId="77777777" w:rsidR="00530EC9" w:rsidRPr="00530EC9" w:rsidRDefault="00530EC9" w:rsidP="00530EC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¿Cuál es el rendimiento del equipo en unidades de exploración, tratamientos/hora, velocidad, ciclos máximos u otros: </w:t>
      </w:r>
    </w:p>
    <w:p w14:paraId="43A1C7E9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307F08F8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1487D070" w14:textId="77777777" w:rsidR="00530EC9" w:rsidRPr="00530EC9" w:rsidRDefault="00530EC9" w:rsidP="00530EC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¿Cuánto tiempo hace que está este modelo en el mercado? </w:t>
      </w:r>
    </w:p>
    <w:p w14:paraId="395410F6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360" w:firstLine="34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Años:</w:t>
      </w:r>
      <w:r w:rsidRPr="00530EC9">
        <w:rPr>
          <w:rFonts w:ascii="Helvetica" w:hAnsi="Helvetica" w:cs="TT E 23 8 EC A 8t 00"/>
          <w:szCs w:val="24"/>
          <w:lang w:eastAsia="es-ES_tradnl"/>
        </w:rPr>
        <w:tab/>
      </w:r>
      <w:r w:rsidRPr="00530EC9">
        <w:rPr>
          <w:rFonts w:ascii="Helvetica" w:hAnsi="Helvetica" w:cs="TT E 23 8 EC A 8t 00"/>
          <w:szCs w:val="24"/>
          <w:lang w:eastAsia="es-ES_tradnl"/>
        </w:rPr>
        <w:tab/>
        <w:t xml:space="preserve">Meses: </w:t>
      </w:r>
    </w:p>
    <w:p w14:paraId="691B70A7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2124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5CBD94DA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2124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70045565" w14:textId="77777777" w:rsidR="00530EC9" w:rsidRPr="00530EC9" w:rsidRDefault="00530EC9" w:rsidP="00530EC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¿El equipo necesita consumibles para funcionar?: SI (   ) NO (   ) </w:t>
      </w:r>
    </w:p>
    <w:p w14:paraId="714CFA9A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En caso afirmativo, especifique quién los suministra, cantidad necesaria por unidad de producción y precio de cada uno de ellos: </w:t>
      </w:r>
    </w:p>
    <w:p w14:paraId="3136C9FA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1DEF422E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7ECAA7B0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3F9007FE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138F7B42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0278609B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5F1ED4AD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3CD1DDCC" w14:textId="77777777" w:rsidR="00530EC9" w:rsidRPr="00530EC9" w:rsidRDefault="00530EC9" w:rsidP="00530EC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Está incluido en la adquisición del equipo el suministro de los consumibles necesarios para comenzar con su trabajo normal:</w:t>
      </w:r>
    </w:p>
    <w:p w14:paraId="5A36A9A2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360" w:firstLine="34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 SI (   ) NO (   ) </w:t>
      </w:r>
    </w:p>
    <w:p w14:paraId="7E169379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360" w:firstLine="34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En caso negativo, indique qué falta y precio unitario: </w:t>
      </w:r>
    </w:p>
    <w:p w14:paraId="4324912D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6CE24DE0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40D2851C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67494B07" w14:textId="77777777" w:rsidR="00530EC9" w:rsidRPr="00530EC9" w:rsidRDefault="00530EC9" w:rsidP="00530EC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>Los consumibles y accesorios son compatibles con los de otras firmas:</w:t>
      </w:r>
    </w:p>
    <w:p w14:paraId="01D02CCE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360" w:firstLine="348"/>
        <w:jc w:val="both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>SI</w:t>
      </w:r>
      <w:r w:rsidR="00021543">
        <w:rPr>
          <w:rFonts w:ascii="TT E 23 D 73 A 0t 00" w:hAnsi="TT E 23 D 73 A 0t 00" w:cs="TT E 23 D 73 A 0t 00"/>
          <w:color w:val="000000"/>
          <w:szCs w:val="24"/>
          <w:lang w:eastAsia="es-ES_tradnl"/>
        </w:rPr>
        <w:t xml:space="preserve"> </w:t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 xml:space="preserve">(   ) NO (   ) </w:t>
      </w:r>
    </w:p>
    <w:p w14:paraId="2A538579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613433FF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2ABBA198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7B330388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7 Plazo de garantía. </w:t>
      </w:r>
    </w:p>
    <w:p w14:paraId="6F1B64E6" w14:textId="77777777" w:rsidR="00530EC9" w:rsidRPr="00530EC9" w:rsidRDefault="00530EC9" w:rsidP="00530EC9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Del equipo: </w:t>
      </w:r>
    </w:p>
    <w:p w14:paraId="08FACC5C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187EA231" w14:textId="77777777" w:rsidR="00530EC9" w:rsidRPr="00530EC9" w:rsidRDefault="00530EC9" w:rsidP="00530EC9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De los componentes: </w:t>
      </w:r>
    </w:p>
    <w:p w14:paraId="4D20F131" w14:textId="77777777" w:rsidR="00530EC9" w:rsidRPr="00530EC9" w:rsidRDefault="00530EC9" w:rsidP="00530EC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260" w:line="36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De los accesorios: </w:t>
      </w:r>
    </w:p>
    <w:p w14:paraId="03D1B1E8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after="260" w:line="366" w:lineRule="atLeast"/>
        <w:rPr>
          <w:rFonts w:ascii="TT E 23 D 73 A 0t 00" w:hAnsi="TT E 23 D 73 A 0t 00"/>
          <w:szCs w:val="24"/>
          <w:lang w:eastAsia="es-ES_tradnl"/>
        </w:rPr>
      </w:pPr>
      <w:r w:rsidRPr="00530EC9">
        <w:rPr>
          <w:rFonts w:ascii="TT E 23 D 73 A 0t 00" w:hAnsi="TT E 23 D 73 A 0t 00"/>
          <w:szCs w:val="24"/>
          <w:lang w:eastAsia="es-ES_tradnl"/>
        </w:rPr>
        <w:t xml:space="preserve">(El plazo ofertado se expresará en meses) </w:t>
      </w:r>
    </w:p>
    <w:p w14:paraId="1EA2C13D" w14:textId="77777777"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14:paraId="64DBFE3A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8 Actualización del equipo. </w:t>
      </w:r>
    </w:p>
    <w:p w14:paraId="66B4D255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ind w:right="325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41F5E9DC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ind w:right="325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Indicar la fórmula bajo la cual el licitador se compromete a mantener actualizado el equipo: </w:t>
      </w:r>
    </w:p>
    <w:p w14:paraId="121974BE" w14:textId="77777777" w:rsidR="00530EC9" w:rsidRPr="00530EC9" w:rsidRDefault="00530EC9" w:rsidP="00530EC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26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Sin coste adicional para el Hospital </w:t>
      </w:r>
    </w:p>
    <w:p w14:paraId="75A04C00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72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>Componentes:</w:t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  <w:t>Tiempo de duración (años)</w:t>
      </w:r>
    </w:p>
    <w:p w14:paraId="219097EF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2136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14:paraId="43217016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72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>Software:</w:t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  <w:t>Tiempo de duración (años)</w:t>
      </w:r>
    </w:p>
    <w:p w14:paraId="74D5C1AC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2136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14:paraId="4773E0D7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72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>Otros:</w:t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  <w:t>Tiempo de duración (años)</w:t>
      </w:r>
    </w:p>
    <w:p w14:paraId="43856D99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Cs w:val="24"/>
          <w:lang w:eastAsia="es-ES_tradnl"/>
        </w:rPr>
      </w:pPr>
    </w:p>
    <w:p w14:paraId="70CA6A16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Cs w:val="24"/>
          <w:lang w:eastAsia="es-ES_tradnl"/>
        </w:rPr>
      </w:pPr>
    </w:p>
    <w:p w14:paraId="2054B03A" w14:textId="77777777" w:rsidR="00530EC9" w:rsidRPr="00530EC9" w:rsidRDefault="00530EC9" w:rsidP="00530EC9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Helvetica" w:hAnsi="Helvetica"/>
          <w:szCs w:val="24"/>
          <w:lang w:eastAsia="es-ES_tradnl"/>
        </w:rPr>
      </w:pPr>
      <w:r w:rsidRPr="00530EC9">
        <w:rPr>
          <w:rFonts w:ascii="Helvetica" w:hAnsi="Helvetica"/>
          <w:szCs w:val="24"/>
          <w:lang w:eastAsia="es-ES_tradnl"/>
        </w:rPr>
        <w:t>A cargo del Hospital:</w:t>
      </w:r>
    </w:p>
    <w:p w14:paraId="6BF959A4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Cs w:val="24"/>
          <w:lang w:eastAsia="es-ES_tradnl"/>
        </w:rPr>
      </w:pPr>
    </w:p>
    <w:p w14:paraId="57F0C7BC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outlineLvl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>Componentes:</w:t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  <w:t>Tiempo de duración (años)</w:t>
      </w:r>
    </w:p>
    <w:p w14:paraId="4B2B6B83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14:paraId="5BC84FDD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>Software:</w:t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  <w:t>Tiempo de duración (años)</w:t>
      </w:r>
    </w:p>
    <w:p w14:paraId="2EACB1DE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14:paraId="323070A9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>Otros:</w:t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  <w:t>Tiempo de duración (años)</w:t>
      </w:r>
    </w:p>
    <w:p w14:paraId="075EC32A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Cs w:val="24"/>
          <w:lang w:eastAsia="es-ES_tradnl"/>
        </w:rPr>
      </w:pPr>
    </w:p>
    <w:p w14:paraId="5971C579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Cs w:val="24"/>
          <w:lang w:eastAsia="es-ES_tradnl"/>
        </w:rPr>
      </w:pPr>
    </w:p>
    <w:p w14:paraId="7CB19B07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Cs w:val="24"/>
          <w:lang w:eastAsia="es-ES_tradnl"/>
        </w:rPr>
      </w:pPr>
    </w:p>
    <w:p w14:paraId="44956736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jc w:val="both"/>
        <w:outlineLvl w:val="0"/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9 Características de las empresas licitadoras. </w:t>
      </w:r>
    </w:p>
    <w:p w14:paraId="32A54C46" w14:textId="77777777"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14:paraId="0A6BE21D" w14:textId="77777777" w:rsidR="00530EC9" w:rsidRPr="00530EC9" w:rsidRDefault="00530EC9" w:rsidP="00530EC9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La Empresa Licitadora es fabricante de los equipos que oferta: </w:t>
      </w:r>
    </w:p>
    <w:p w14:paraId="67CE2D5A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360" w:firstLine="34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SI (   ) NO (   ) </w:t>
      </w:r>
    </w:p>
    <w:p w14:paraId="6BAEC616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360" w:firstLine="348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2AF22584" w14:textId="77777777" w:rsidR="00530EC9" w:rsidRPr="00530EC9" w:rsidRDefault="00530EC9" w:rsidP="00530EC9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La Empresa Licitadora tiene servicio técnico propio: SI (   ) NO (   ) </w:t>
      </w:r>
    </w:p>
    <w:p w14:paraId="2696059B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6461DE2D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19956082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12A40DE2" w14:textId="77777777" w:rsidR="00530EC9" w:rsidRPr="00530EC9" w:rsidRDefault="00530EC9" w:rsidP="00530EC9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Si la Empresa licitadora tiene servicio técnico propio indicar si va a ser éste el que mantenga los equipo ofertados: SI (   ) NO (   ) </w:t>
      </w:r>
    </w:p>
    <w:p w14:paraId="3AB5427C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56C46F67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48F2B2E3" w14:textId="77777777" w:rsidR="00530EC9" w:rsidRPr="00530EC9" w:rsidRDefault="00530EC9" w:rsidP="00530EC9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Si los equipos ofertados van a ser mantenidos por una empresa diferente de la licitadora especificar: </w:t>
      </w:r>
    </w:p>
    <w:p w14:paraId="21C57A98" w14:textId="77777777" w:rsidR="00530EC9" w:rsidRPr="00530EC9" w:rsidRDefault="00530EC9" w:rsidP="00530EC9">
      <w:pPr>
        <w:widowControl w:val="0"/>
        <w:numPr>
          <w:ilvl w:val="1"/>
          <w:numId w:val="7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 xml:space="preserve">Nombre Empresa: </w:t>
      </w:r>
    </w:p>
    <w:p w14:paraId="2FFCE1AD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1980"/>
        <w:jc w:val="both"/>
        <w:rPr>
          <w:rFonts w:ascii="Helvetica" w:hAnsi="Helvetica" w:cs="Helvetica"/>
          <w:szCs w:val="24"/>
          <w:lang w:eastAsia="es-ES_tradnl"/>
        </w:rPr>
      </w:pPr>
    </w:p>
    <w:p w14:paraId="136A7621" w14:textId="77777777" w:rsidR="00530EC9" w:rsidRPr="00530EC9" w:rsidRDefault="00530EC9" w:rsidP="00530EC9">
      <w:pPr>
        <w:widowControl w:val="0"/>
        <w:numPr>
          <w:ilvl w:val="1"/>
          <w:numId w:val="7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 xml:space="preserve">Dirección: </w:t>
      </w:r>
    </w:p>
    <w:p w14:paraId="76428004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1980"/>
        <w:jc w:val="both"/>
        <w:rPr>
          <w:rFonts w:ascii="Helvetica" w:hAnsi="Helvetica" w:cs="Helvetica"/>
          <w:szCs w:val="24"/>
          <w:lang w:eastAsia="es-ES_tradnl"/>
        </w:rPr>
      </w:pPr>
    </w:p>
    <w:p w14:paraId="703603D9" w14:textId="77777777" w:rsidR="00530EC9" w:rsidRPr="00530EC9" w:rsidRDefault="00530EC9" w:rsidP="00530EC9">
      <w:pPr>
        <w:widowControl w:val="0"/>
        <w:numPr>
          <w:ilvl w:val="1"/>
          <w:numId w:val="7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>Persona de contacto:</w:t>
      </w:r>
    </w:p>
    <w:p w14:paraId="633E9956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1980"/>
        <w:jc w:val="both"/>
        <w:rPr>
          <w:rFonts w:ascii="Helvetica" w:hAnsi="Helvetica" w:cs="Helvetica"/>
          <w:szCs w:val="24"/>
          <w:lang w:eastAsia="es-ES_tradnl"/>
        </w:rPr>
      </w:pPr>
    </w:p>
    <w:p w14:paraId="738D5BAB" w14:textId="77777777" w:rsidR="00530EC9" w:rsidRPr="00530EC9" w:rsidRDefault="00530EC9" w:rsidP="00530EC9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Adjunta carta de compromiso en la oferta técnica en donde la empresa citada con anterioridad se comprometa a mantener los equipos ofertados: SI (   ) NO (   ) </w:t>
      </w:r>
    </w:p>
    <w:p w14:paraId="1102B0C0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2F437285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498D17B5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10 Servicio técnico. </w:t>
      </w:r>
    </w:p>
    <w:p w14:paraId="44D347DB" w14:textId="77777777" w:rsidR="00530EC9" w:rsidRPr="00530EC9" w:rsidRDefault="00530EC9" w:rsidP="00530EC9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Composición ( Deberá realizarse una descripción del Servicio Técnico, indicando sus delegaciones y el nº total de técnicos que lo componen ) </w:t>
      </w:r>
    </w:p>
    <w:p w14:paraId="787872DF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3FDBDECE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70FF602C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101961F0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38CEE1AB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73B440C6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6525DC18" w14:textId="77777777" w:rsidR="00530EC9" w:rsidRPr="00530EC9" w:rsidRDefault="00530EC9" w:rsidP="00530EC9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Existe Delegación de Servicio Técnico en Madrid: SI (   ) NO (   ) </w:t>
      </w:r>
    </w:p>
    <w:p w14:paraId="787981C5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36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687468D6" w14:textId="77777777" w:rsidR="00530EC9" w:rsidRPr="00530EC9" w:rsidRDefault="00530EC9" w:rsidP="00530EC9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En caso Afirmativo: </w:t>
      </w:r>
    </w:p>
    <w:p w14:paraId="54E6C6C3" w14:textId="77777777" w:rsidR="00530EC9" w:rsidRPr="00530EC9" w:rsidRDefault="00530EC9" w:rsidP="00530EC9">
      <w:pPr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 xml:space="preserve">Dirección: </w:t>
      </w:r>
    </w:p>
    <w:p w14:paraId="34640BB2" w14:textId="77777777" w:rsidR="00530EC9" w:rsidRPr="00530EC9" w:rsidRDefault="00530EC9" w:rsidP="00530EC9">
      <w:pPr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 xml:space="preserve">Teléfono: </w:t>
      </w:r>
    </w:p>
    <w:p w14:paraId="7D2171DE" w14:textId="77777777" w:rsidR="00530EC9" w:rsidRPr="00530EC9" w:rsidRDefault="00530EC9" w:rsidP="00530EC9">
      <w:pPr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 xml:space="preserve">Persona responsable de contacto: </w:t>
      </w:r>
    </w:p>
    <w:p w14:paraId="071A596C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1080"/>
        <w:jc w:val="both"/>
        <w:rPr>
          <w:rFonts w:ascii="Helvetica" w:hAnsi="Helvetica" w:cs="Helvetica"/>
          <w:szCs w:val="24"/>
          <w:lang w:eastAsia="es-ES_tradnl"/>
        </w:rPr>
      </w:pPr>
    </w:p>
    <w:p w14:paraId="18E53CCF" w14:textId="77777777" w:rsidR="00530EC9" w:rsidRPr="00530EC9" w:rsidRDefault="00530EC9" w:rsidP="00530EC9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En caso Negativo: </w:t>
      </w:r>
    </w:p>
    <w:p w14:paraId="2D5A89FF" w14:textId="77777777" w:rsidR="00530EC9" w:rsidRPr="00530EC9" w:rsidRDefault="00530EC9" w:rsidP="00530EC9">
      <w:pPr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 xml:space="preserve">Ubicación delegación desde donde se va a dar Servicio al Centro: </w:t>
      </w:r>
    </w:p>
    <w:p w14:paraId="056CC957" w14:textId="77777777" w:rsidR="00530EC9" w:rsidRPr="00530EC9" w:rsidRDefault="00530EC9" w:rsidP="00530EC9">
      <w:pPr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 xml:space="preserve">Dirección: </w:t>
      </w:r>
    </w:p>
    <w:p w14:paraId="3974CFF2" w14:textId="77777777" w:rsidR="00530EC9" w:rsidRPr="00530EC9" w:rsidRDefault="00530EC9" w:rsidP="00530EC9">
      <w:pPr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 xml:space="preserve">Teléfono: </w:t>
      </w:r>
    </w:p>
    <w:p w14:paraId="515A3960" w14:textId="77777777" w:rsidR="00530EC9" w:rsidRPr="00530EC9" w:rsidRDefault="00530EC9" w:rsidP="00530EC9">
      <w:pPr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 xml:space="preserve">Persona de Contacto: </w:t>
      </w:r>
    </w:p>
    <w:p w14:paraId="0D57F623" w14:textId="77777777" w:rsidR="00530EC9" w:rsidRPr="00530EC9" w:rsidRDefault="00530EC9" w:rsidP="00530EC9">
      <w:pPr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 xml:space="preserve">Tiempo de respuesta </w:t>
      </w:r>
    </w:p>
    <w:p w14:paraId="028A6387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jc w:val="both"/>
        <w:rPr>
          <w:rFonts w:ascii="Helvetica" w:hAnsi="Helvetica" w:cs="Helvetica"/>
          <w:szCs w:val="24"/>
          <w:lang w:eastAsia="es-ES_tradnl"/>
        </w:rPr>
      </w:pPr>
    </w:p>
    <w:p w14:paraId="1218D81C" w14:textId="77777777" w:rsidR="00530EC9" w:rsidRPr="00530EC9" w:rsidRDefault="00530EC9" w:rsidP="00530EC9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Indicar otras características del servicio técnico que prestará la empresa adjudicataria. </w:t>
      </w:r>
    </w:p>
    <w:p w14:paraId="5E276823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28D2FFE0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41AF0333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721A98A9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015F8322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48366D04" w14:textId="77777777" w:rsidR="00530EC9" w:rsidRPr="00530EC9" w:rsidRDefault="00530EC9" w:rsidP="00530EC9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Precio de reparación de averías sin contrato de mantenimiento (Todos los precios ofertados deben incluir el IVA) </w:t>
      </w:r>
    </w:p>
    <w:p w14:paraId="6B011F19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2512F5EC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637131AE" w14:textId="77777777" w:rsidR="00530EC9" w:rsidRPr="00530EC9" w:rsidRDefault="00530EC9" w:rsidP="00530EC9">
      <w:pPr>
        <w:widowControl w:val="0"/>
        <w:numPr>
          <w:ilvl w:val="0"/>
          <w:numId w:val="10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lastRenderedPageBreak/>
        <w:t xml:space="preserve">Tasa de Salida de Taller: </w:t>
      </w:r>
      <w:r w:rsidRPr="00530EC9">
        <w:rPr>
          <w:rFonts w:ascii="Helvetica" w:hAnsi="Helvetica" w:cs="TT E 23 8 EC A 8t 00"/>
          <w:szCs w:val="24"/>
          <w:lang w:eastAsia="es-ES_tradnl"/>
        </w:rPr>
        <w:tab/>
        <w:t>Si</w:t>
      </w:r>
      <w:r w:rsidR="00C42452">
        <w:rPr>
          <w:rFonts w:ascii="Helvetica" w:hAnsi="Helvetica" w:cs="TT E 23 8 EC A 8t 00"/>
          <w:szCs w:val="24"/>
          <w:lang w:eastAsia="es-ES_tradnl"/>
        </w:rPr>
        <w:t xml:space="preserve"> </w:t>
      </w:r>
      <w:r w:rsidRPr="00530EC9">
        <w:rPr>
          <w:rFonts w:ascii="Helvetica" w:hAnsi="Helvetica" w:cs="TT E 23 8 EC A 8t 00"/>
          <w:szCs w:val="24"/>
          <w:lang w:eastAsia="es-ES_tradnl"/>
        </w:rPr>
        <w:t xml:space="preserve">  (   )</w:t>
      </w:r>
      <w:r w:rsidRPr="00530EC9">
        <w:rPr>
          <w:rFonts w:ascii="Helvetica" w:hAnsi="Helvetica" w:cs="TT E 23 8 EC A 8t 00"/>
          <w:szCs w:val="24"/>
          <w:lang w:eastAsia="es-ES_tradnl"/>
        </w:rPr>
        <w:tab/>
      </w:r>
      <w:r w:rsidRPr="00530EC9">
        <w:rPr>
          <w:rFonts w:ascii="Helvetica" w:hAnsi="Helvetica" w:cs="TT E 23 8 EC A 8t 00"/>
          <w:szCs w:val="24"/>
          <w:lang w:eastAsia="es-ES_tradnl"/>
        </w:rPr>
        <w:tab/>
        <w:t xml:space="preserve"> Precio:</w:t>
      </w:r>
      <w:r w:rsidRPr="00530EC9">
        <w:rPr>
          <w:rFonts w:ascii="Helvetica" w:hAnsi="Helvetica" w:cs="TT E 23 8 EC A 8t 00"/>
          <w:szCs w:val="24"/>
          <w:lang w:eastAsia="es-ES_tradnl"/>
        </w:rPr>
        <w:br/>
      </w:r>
      <w:r w:rsidRPr="00530EC9">
        <w:rPr>
          <w:rFonts w:ascii="Helvetica" w:hAnsi="Helvetica" w:cs="TT E 23 8 EC A 8t 00"/>
          <w:szCs w:val="24"/>
          <w:lang w:eastAsia="es-ES_tradnl"/>
        </w:rPr>
        <w:tab/>
      </w:r>
      <w:r w:rsidRPr="00530EC9">
        <w:rPr>
          <w:rFonts w:ascii="Helvetica" w:hAnsi="Helvetica" w:cs="TT E 23 8 EC A 8t 00"/>
          <w:szCs w:val="24"/>
          <w:lang w:eastAsia="es-ES_tradnl"/>
        </w:rPr>
        <w:tab/>
      </w:r>
      <w:r w:rsidRPr="00530EC9">
        <w:rPr>
          <w:rFonts w:ascii="Helvetica" w:hAnsi="Helvetica" w:cs="TT E 23 8 EC A 8t 00"/>
          <w:szCs w:val="24"/>
          <w:lang w:eastAsia="es-ES_tradnl"/>
        </w:rPr>
        <w:tab/>
      </w:r>
      <w:r w:rsidRPr="00530EC9">
        <w:rPr>
          <w:rFonts w:ascii="Helvetica" w:hAnsi="Helvetica" w:cs="TT E 23 8 EC A 8t 00"/>
          <w:szCs w:val="24"/>
          <w:lang w:eastAsia="es-ES_tradnl"/>
        </w:rPr>
        <w:tab/>
        <w:t>No  (…)</w:t>
      </w:r>
      <w:r w:rsidRPr="00530EC9">
        <w:rPr>
          <w:rFonts w:ascii="Helvetica" w:hAnsi="Helvetica" w:cs="TT E 23 8 EC A 8t 00"/>
          <w:szCs w:val="24"/>
          <w:lang w:eastAsia="es-ES_tradnl"/>
        </w:rPr>
        <w:br/>
      </w:r>
    </w:p>
    <w:p w14:paraId="088BBCFA" w14:textId="77777777" w:rsidR="00530EC9" w:rsidRPr="00530EC9" w:rsidRDefault="00530EC9" w:rsidP="00530EC9">
      <w:pPr>
        <w:widowControl w:val="0"/>
        <w:numPr>
          <w:ilvl w:val="0"/>
          <w:numId w:val="10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Tasa de Km. de desplazamiento: </w:t>
      </w:r>
    </w:p>
    <w:p w14:paraId="73DD7159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11525BD2" w14:textId="77777777" w:rsidR="00530EC9" w:rsidRPr="00530EC9" w:rsidRDefault="00530EC9" w:rsidP="00530EC9">
      <w:pPr>
        <w:widowControl w:val="0"/>
        <w:numPr>
          <w:ilvl w:val="0"/>
          <w:numId w:val="10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Si el precio es diferente por tramos de Km., especificar precio de cada tramo. </w:t>
      </w:r>
    </w:p>
    <w:p w14:paraId="1F993DC4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54E33DB3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2148" w:right="7440"/>
        <w:jc w:val="both"/>
        <w:rPr>
          <w:rFonts w:ascii="Helvetica" w:hAnsi="Helvetica" w:cs="Courier"/>
          <w:szCs w:val="24"/>
          <w:lang w:eastAsia="es-ES_tradnl"/>
        </w:rPr>
      </w:pPr>
    </w:p>
    <w:p w14:paraId="2CC2F064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14:paraId="4D8D098A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14:paraId="36B3CB79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14:paraId="2A91C0B8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14:paraId="349B0B91" w14:textId="77777777" w:rsidR="00530EC9" w:rsidRPr="00530EC9" w:rsidRDefault="00530EC9" w:rsidP="00530EC9">
      <w:pPr>
        <w:widowControl w:val="0"/>
        <w:numPr>
          <w:ilvl w:val="0"/>
          <w:numId w:val="10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Precio hora técnico: </w:t>
      </w:r>
    </w:p>
    <w:p w14:paraId="3B178069" w14:textId="77777777" w:rsidR="00530EC9" w:rsidRPr="00530EC9" w:rsidRDefault="00530EC9" w:rsidP="00530EC9">
      <w:pPr>
        <w:widowControl w:val="0"/>
        <w:numPr>
          <w:ilvl w:val="0"/>
          <w:numId w:val="10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Existe tarifa mínima: </w:t>
      </w:r>
      <w:r w:rsidRPr="00530EC9">
        <w:rPr>
          <w:rFonts w:ascii="Helvetica" w:hAnsi="Helvetica" w:cs="TT E 23 8 EC A 8t 00"/>
          <w:szCs w:val="24"/>
          <w:lang w:eastAsia="es-ES_tradnl"/>
        </w:rPr>
        <w:tab/>
        <w:t xml:space="preserve">SI (   ) </w:t>
      </w:r>
      <w:r w:rsidRPr="00530EC9">
        <w:rPr>
          <w:rFonts w:ascii="Helvetica" w:hAnsi="Helvetica" w:cs="TT E 23 8 EC A 8t 00"/>
          <w:szCs w:val="24"/>
          <w:lang w:eastAsia="es-ES_tradnl"/>
        </w:rPr>
        <w:tab/>
        <w:t>Precio:</w:t>
      </w:r>
      <w:r w:rsidRPr="00530EC9">
        <w:rPr>
          <w:rFonts w:ascii="Helvetica" w:hAnsi="Helvetica" w:cs="TT E 23 8 EC A 8t 00"/>
          <w:szCs w:val="24"/>
          <w:lang w:eastAsia="es-ES_tradnl"/>
        </w:rPr>
        <w:br/>
      </w:r>
      <w:r w:rsidRPr="00530EC9">
        <w:rPr>
          <w:rFonts w:ascii="Helvetica" w:hAnsi="Helvetica" w:cs="TT E 23 8 EC A 8t 00"/>
          <w:szCs w:val="24"/>
          <w:lang w:eastAsia="es-ES_tradnl"/>
        </w:rPr>
        <w:tab/>
      </w:r>
      <w:r w:rsidRPr="00530EC9">
        <w:rPr>
          <w:rFonts w:ascii="Helvetica" w:hAnsi="Helvetica" w:cs="TT E 23 8 EC A 8t 00"/>
          <w:szCs w:val="24"/>
          <w:lang w:eastAsia="es-ES_tradnl"/>
        </w:rPr>
        <w:tab/>
      </w:r>
      <w:r w:rsidRPr="00530EC9">
        <w:rPr>
          <w:rFonts w:ascii="Helvetica" w:hAnsi="Helvetica" w:cs="TT E 23 8 EC A 8t 00"/>
          <w:szCs w:val="24"/>
          <w:lang w:eastAsia="es-ES_tradnl"/>
        </w:rPr>
        <w:tab/>
      </w:r>
      <w:r w:rsidRPr="00530EC9">
        <w:rPr>
          <w:rFonts w:ascii="Helvetica" w:hAnsi="Helvetica" w:cs="TT E 23 8 EC A 8t 00"/>
          <w:szCs w:val="24"/>
          <w:lang w:eastAsia="es-ES_tradnl"/>
        </w:rPr>
        <w:tab/>
        <w:t>No (…)</w:t>
      </w:r>
      <w:r w:rsidRPr="00530EC9">
        <w:rPr>
          <w:rFonts w:ascii="Helvetica" w:hAnsi="Helvetica" w:cs="TT E 23 8 EC A 8t 00"/>
          <w:szCs w:val="24"/>
          <w:lang w:eastAsia="es-ES_tradnl"/>
        </w:rPr>
        <w:br/>
      </w:r>
    </w:p>
    <w:p w14:paraId="0FA6019B" w14:textId="77777777" w:rsidR="00530EC9" w:rsidRPr="00530EC9" w:rsidRDefault="00530EC9" w:rsidP="00530EC9">
      <w:pPr>
        <w:widowControl w:val="0"/>
        <w:numPr>
          <w:ilvl w:val="0"/>
          <w:numId w:val="10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Días hábiles y horario de Trabajo del Servicio Técnico ( a la semana ) : </w:t>
      </w:r>
    </w:p>
    <w:p w14:paraId="6E985965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65AA5979" w14:textId="77777777" w:rsidR="00530EC9" w:rsidRPr="00530EC9" w:rsidRDefault="00530EC9" w:rsidP="00530EC9">
      <w:pPr>
        <w:widowControl w:val="0"/>
        <w:numPr>
          <w:ilvl w:val="0"/>
          <w:numId w:val="10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Incluye mantenimiento de los elementos auxiliares adquiridos con el equipo (s/n):</w:t>
      </w:r>
    </w:p>
    <w:p w14:paraId="53375272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348" w:firstLine="6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0C62B0F1" w14:textId="77777777" w:rsidR="00530EC9" w:rsidRPr="00530EC9" w:rsidRDefault="00530EC9" w:rsidP="00530EC9">
      <w:pPr>
        <w:widowControl w:val="0"/>
        <w:numPr>
          <w:ilvl w:val="0"/>
          <w:numId w:val="10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Enumerar los excluidos: </w:t>
      </w:r>
    </w:p>
    <w:p w14:paraId="412AB2A4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1E14140C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after="128" w:line="366" w:lineRule="atLeast"/>
        <w:ind w:left="2472"/>
        <w:jc w:val="both"/>
        <w:rPr>
          <w:rFonts w:ascii="Helvetica" w:hAnsi="Helvetica" w:cs="Courier"/>
          <w:szCs w:val="24"/>
          <w:lang w:eastAsia="es-ES_tradnl"/>
        </w:rPr>
      </w:pPr>
    </w:p>
    <w:p w14:paraId="0351DB5E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after="128" w:line="366" w:lineRule="atLeast"/>
        <w:ind w:left="348"/>
        <w:jc w:val="both"/>
        <w:rPr>
          <w:rFonts w:ascii="Helvetica" w:hAnsi="Helvetica" w:cs="Courier"/>
          <w:szCs w:val="24"/>
          <w:lang w:eastAsia="es-ES_tradnl"/>
        </w:rPr>
      </w:pPr>
    </w:p>
    <w:p w14:paraId="765951CD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14:paraId="5BA42F91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14:paraId="44C1B574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14:paraId="565AEC92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14:paraId="7932772D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14:paraId="2012E6E5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14:paraId="1030A840" w14:textId="77777777" w:rsidR="00530EC9" w:rsidRPr="00530EC9" w:rsidRDefault="00530EC9" w:rsidP="00530EC9">
      <w:pPr>
        <w:widowControl w:val="0"/>
        <w:numPr>
          <w:ilvl w:val="0"/>
          <w:numId w:val="10"/>
        </w:numPr>
        <w:tabs>
          <w:tab w:val="clear" w:pos="720"/>
          <w:tab w:val="num" w:pos="1068"/>
        </w:tabs>
        <w:autoSpaceDE w:val="0"/>
        <w:autoSpaceDN w:val="0"/>
        <w:adjustRightInd w:val="0"/>
        <w:spacing w:after="128" w:line="246" w:lineRule="atLeast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Si las reparaciones de los equipos hay que realizarlas en el taller del Servicio Técnico: </w:t>
      </w:r>
    </w:p>
    <w:p w14:paraId="35B3568C" w14:textId="77777777" w:rsidR="00530EC9" w:rsidRPr="00530EC9" w:rsidRDefault="00530EC9" w:rsidP="00530EC9">
      <w:pPr>
        <w:widowControl w:val="0"/>
        <w:numPr>
          <w:ilvl w:val="1"/>
          <w:numId w:val="11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Precio hora técnico Taller: </w:t>
      </w:r>
    </w:p>
    <w:p w14:paraId="3C0C14A6" w14:textId="77777777" w:rsidR="00530EC9" w:rsidRPr="00530EC9" w:rsidRDefault="00530EC9" w:rsidP="00530EC9">
      <w:pPr>
        <w:widowControl w:val="0"/>
        <w:numPr>
          <w:ilvl w:val="1"/>
          <w:numId w:val="11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Coste de gastos de envío desde el centro y su retorno (siempre a ser facturado por el Servicio Técnico): </w:t>
      </w:r>
    </w:p>
    <w:p w14:paraId="3680EB56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0AD12394" w14:textId="77777777" w:rsidR="00530EC9" w:rsidRPr="00530EC9" w:rsidRDefault="00530EC9" w:rsidP="00530EC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260" w:line="24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Plazo de garantía de las reparaciones (en meses): </w:t>
      </w:r>
    </w:p>
    <w:p w14:paraId="144E965F" w14:textId="77777777"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14:paraId="25EB776E" w14:textId="77777777"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14:paraId="55518449" w14:textId="77777777"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14:paraId="334CCFBE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11 Contratos de mantenimiento. </w:t>
      </w:r>
    </w:p>
    <w:p w14:paraId="24CA8318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after="128" w:line="24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Indicar el precio y características del mantenimiento del equipo que la Empresa se compromete a mantener durante la vida útil del equipo. Todos los importes ofertados </w:t>
      </w:r>
      <w:r w:rsidRPr="00530EC9">
        <w:rPr>
          <w:rFonts w:ascii="Helvetica" w:hAnsi="Helvetica" w:cs="TT E 23 8 EC A 8t 00"/>
          <w:szCs w:val="24"/>
          <w:lang w:eastAsia="es-ES_tradnl"/>
        </w:rPr>
        <w:lastRenderedPageBreak/>
        <w:t xml:space="preserve">deben incluir el IVA. </w:t>
      </w:r>
    </w:p>
    <w:p w14:paraId="0813E5BF" w14:textId="77777777"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14:paraId="7E61826F" w14:textId="77777777"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14:paraId="7DD5E969" w14:textId="77777777" w:rsidR="00530EC9" w:rsidRPr="00530EC9" w:rsidRDefault="00530EC9" w:rsidP="00530EC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128" w:line="24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Tipo A: Todo riesgo. </w:t>
      </w:r>
    </w:p>
    <w:p w14:paraId="1268628C" w14:textId="77777777" w:rsidR="00530EC9" w:rsidRPr="00530EC9" w:rsidRDefault="00530EC9" w:rsidP="00530EC9">
      <w:pPr>
        <w:widowControl w:val="0"/>
        <w:numPr>
          <w:ilvl w:val="0"/>
          <w:numId w:val="14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Porcentaje sobre el precio del equipo que supone el contrato de mantenimiento a todo riesgo ( incluye todo tipo de piezas ) ( tipo A ) : </w:t>
      </w:r>
    </w:p>
    <w:p w14:paraId="49996302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1C782EE0" w14:textId="77777777" w:rsidR="00530EC9" w:rsidRPr="00530EC9" w:rsidRDefault="00530EC9" w:rsidP="00530EC9">
      <w:pPr>
        <w:widowControl w:val="0"/>
        <w:numPr>
          <w:ilvl w:val="0"/>
          <w:numId w:val="14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Enumerar los excluidos: </w:t>
      </w:r>
    </w:p>
    <w:p w14:paraId="49AB1779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43B05D77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2148"/>
        <w:jc w:val="both"/>
        <w:rPr>
          <w:rFonts w:ascii="Helvetica" w:hAnsi="Helvetica" w:cs="Courier"/>
          <w:szCs w:val="24"/>
          <w:lang w:eastAsia="es-ES_tradnl"/>
        </w:rPr>
      </w:pPr>
    </w:p>
    <w:p w14:paraId="5FFE7645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14:paraId="400C1F51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14:paraId="2C1A2FA2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14:paraId="03A21F17" w14:textId="77777777" w:rsidR="00530EC9" w:rsidRPr="00530EC9" w:rsidRDefault="00530EC9" w:rsidP="00530EC9">
      <w:pPr>
        <w:widowControl w:val="0"/>
        <w:numPr>
          <w:ilvl w:val="0"/>
          <w:numId w:val="14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Incluye la actualización de software ( s/n) : </w:t>
      </w:r>
    </w:p>
    <w:p w14:paraId="7D8F6289" w14:textId="77777777" w:rsidR="00530EC9" w:rsidRPr="00530EC9" w:rsidRDefault="00530EC9" w:rsidP="00530EC9">
      <w:pPr>
        <w:widowControl w:val="0"/>
        <w:numPr>
          <w:ilvl w:val="0"/>
          <w:numId w:val="14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Tiempo de respuesta: </w:t>
      </w:r>
    </w:p>
    <w:p w14:paraId="00C40FEB" w14:textId="77777777" w:rsidR="00530EC9" w:rsidRPr="00530EC9" w:rsidRDefault="00530EC9" w:rsidP="00530EC9">
      <w:pPr>
        <w:widowControl w:val="0"/>
        <w:numPr>
          <w:ilvl w:val="0"/>
          <w:numId w:val="14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Incluye mano de obra ( s/n) : </w:t>
      </w:r>
    </w:p>
    <w:p w14:paraId="7CA35E71" w14:textId="77777777" w:rsidR="00530EC9" w:rsidRPr="00530EC9" w:rsidRDefault="00530EC9" w:rsidP="00530EC9">
      <w:pPr>
        <w:widowControl w:val="0"/>
        <w:numPr>
          <w:ilvl w:val="0"/>
          <w:numId w:val="14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Incluye desplazamiento del técnico de la Empresa al Centro Sanitario </w:t>
      </w:r>
    </w:p>
    <w:p w14:paraId="226B1E79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348" w:firstLine="36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(s/n): </w:t>
      </w:r>
    </w:p>
    <w:p w14:paraId="027CCBEC" w14:textId="77777777" w:rsidR="00530EC9" w:rsidRPr="00530EC9" w:rsidRDefault="00530EC9" w:rsidP="00530EC9">
      <w:pPr>
        <w:widowControl w:val="0"/>
        <w:numPr>
          <w:ilvl w:val="0"/>
          <w:numId w:val="14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Días hábiles y horario de trabajo a la semana del </w:t>
      </w:r>
      <w:proofErr w:type="spellStart"/>
      <w:r w:rsidRPr="00530EC9">
        <w:rPr>
          <w:rFonts w:ascii="Helvetica" w:hAnsi="Helvetica" w:cs="TT E 23 8 EC A 8t 00"/>
          <w:szCs w:val="24"/>
          <w:lang w:eastAsia="es-ES_tradnl"/>
        </w:rPr>
        <w:t>servio</w:t>
      </w:r>
      <w:proofErr w:type="spellEnd"/>
      <w:r w:rsidRPr="00530EC9">
        <w:rPr>
          <w:rFonts w:ascii="Helvetica" w:hAnsi="Helvetica" w:cs="TT E 23 8 EC A 8t 00"/>
          <w:szCs w:val="24"/>
          <w:lang w:eastAsia="es-ES_tradnl"/>
        </w:rPr>
        <w:t xml:space="preserve"> técnico: </w:t>
      </w:r>
    </w:p>
    <w:p w14:paraId="08A7C68C" w14:textId="77777777" w:rsidR="00530EC9" w:rsidRPr="00530EC9" w:rsidRDefault="00530EC9" w:rsidP="00530EC9">
      <w:pPr>
        <w:widowControl w:val="0"/>
        <w:numPr>
          <w:ilvl w:val="0"/>
          <w:numId w:val="14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Incluye mantenimiento preventivo (s/n ): </w:t>
      </w:r>
    </w:p>
    <w:p w14:paraId="2778A9FA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5B1DA05E" w14:textId="77777777" w:rsidR="00530EC9" w:rsidRPr="00530EC9" w:rsidRDefault="00530EC9" w:rsidP="00530EC9">
      <w:pPr>
        <w:widowControl w:val="0"/>
        <w:numPr>
          <w:ilvl w:val="1"/>
          <w:numId w:val="14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Nº de revisiones / año : </w:t>
      </w:r>
    </w:p>
    <w:p w14:paraId="1A9E2ED3" w14:textId="77777777" w:rsidR="00530EC9" w:rsidRPr="00530EC9" w:rsidRDefault="00530EC9" w:rsidP="00530EC9">
      <w:pPr>
        <w:widowControl w:val="0"/>
        <w:numPr>
          <w:ilvl w:val="1"/>
          <w:numId w:val="14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Nº de revisiones por hora de funcionamiento : </w:t>
      </w:r>
    </w:p>
    <w:p w14:paraId="41770967" w14:textId="77777777" w:rsidR="00530EC9" w:rsidRPr="00530EC9" w:rsidRDefault="00530EC9" w:rsidP="00530EC9">
      <w:pPr>
        <w:widowControl w:val="0"/>
        <w:numPr>
          <w:ilvl w:val="1"/>
          <w:numId w:val="14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Días de parada/año por revisiones necesarias del equipo : </w:t>
      </w:r>
    </w:p>
    <w:p w14:paraId="0EB08977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259653ED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131E7FB2" w14:textId="77777777" w:rsidR="00530EC9" w:rsidRPr="00530EC9" w:rsidRDefault="00530EC9" w:rsidP="00530EC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12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Tipo B: Mantenimiento con exclusiones. </w:t>
      </w:r>
    </w:p>
    <w:p w14:paraId="141585EA" w14:textId="77777777" w:rsidR="00530EC9" w:rsidRPr="00530EC9" w:rsidRDefault="00530EC9" w:rsidP="00530EC9">
      <w:pPr>
        <w:widowControl w:val="0"/>
        <w:numPr>
          <w:ilvl w:val="0"/>
          <w:numId w:val="15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Porcentaje sobre el precio del equipo que supone el contrato de mantenimiento con algún tipo de exclusión ( tipo B ): </w:t>
      </w:r>
    </w:p>
    <w:p w14:paraId="18BF28F8" w14:textId="77777777" w:rsidR="00530EC9" w:rsidRPr="00530EC9" w:rsidRDefault="00530EC9" w:rsidP="00530EC9">
      <w:pPr>
        <w:widowControl w:val="0"/>
        <w:numPr>
          <w:ilvl w:val="0"/>
          <w:numId w:val="15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Enumerar las piezas y accesorios que quedan excluidos: </w:t>
      </w:r>
    </w:p>
    <w:p w14:paraId="78936617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49C082CE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2148"/>
        <w:jc w:val="both"/>
        <w:rPr>
          <w:rFonts w:ascii="Helvetica" w:hAnsi="Helvetica" w:cs="Courier"/>
          <w:szCs w:val="24"/>
          <w:lang w:eastAsia="es-ES_tradnl"/>
        </w:rPr>
      </w:pPr>
    </w:p>
    <w:p w14:paraId="7966FBD0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2148"/>
        <w:jc w:val="both"/>
        <w:rPr>
          <w:rFonts w:ascii="Helvetica" w:hAnsi="Helvetica" w:cs="Courier"/>
          <w:szCs w:val="24"/>
          <w:lang w:eastAsia="es-ES_tradnl"/>
        </w:rPr>
      </w:pPr>
    </w:p>
    <w:p w14:paraId="7ED758BD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2148"/>
        <w:jc w:val="both"/>
        <w:rPr>
          <w:rFonts w:ascii="Helvetica" w:hAnsi="Helvetica" w:cs="Courier"/>
          <w:szCs w:val="24"/>
          <w:lang w:eastAsia="es-ES_tradnl"/>
        </w:rPr>
      </w:pPr>
    </w:p>
    <w:p w14:paraId="2674465E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2148"/>
        <w:jc w:val="both"/>
        <w:rPr>
          <w:rFonts w:ascii="Helvetica" w:hAnsi="Helvetica" w:cs="Courier"/>
          <w:szCs w:val="24"/>
          <w:lang w:eastAsia="es-ES_tradnl"/>
        </w:rPr>
      </w:pPr>
      <w:r w:rsidRPr="00530EC9">
        <w:rPr>
          <w:rFonts w:ascii="Helvetica" w:hAnsi="Helvetica" w:cs="Courier"/>
          <w:szCs w:val="24"/>
          <w:lang w:eastAsia="es-ES_tradnl"/>
        </w:rPr>
        <w:br/>
      </w:r>
    </w:p>
    <w:p w14:paraId="55BC59CA" w14:textId="77777777" w:rsidR="00530EC9" w:rsidRPr="00530EC9" w:rsidRDefault="00530EC9" w:rsidP="00530EC9">
      <w:pPr>
        <w:widowControl w:val="0"/>
        <w:numPr>
          <w:ilvl w:val="0"/>
          <w:numId w:val="15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Tiempo de respuesta : </w:t>
      </w:r>
    </w:p>
    <w:p w14:paraId="35CD8BD3" w14:textId="77777777" w:rsidR="00530EC9" w:rsidRPr="00530EC9" w:rsidRDefault="00530EC9" w:rsidP="00530EC9">
      <w:pPr>
        <w:widowControl w:val="0"/>
        <w:numPr>
          <w:ilvl w:val="0"/>
          <w:numId w:val="15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Incluye mano de obra ( s/n): </w:t>
      </w:r>
    </w:p>
    <w:p w14:paraId="2979F7A5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471E2E30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6BDEB895" w14:textId="77777777" w:rsidR="00530EC9" w:rsidRPr="00530EC9" w:rsidRDefault="00530EC9" w:rsidP="00530EC9">
      <w:pPr>
        <w:widowControl w:val="0"/>
        <w:numPr>
          <w:ilvl w:val="0"/>
          <w:numId w:val="15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Incluye desplazamiento del técnico de la Empresa al Centro Sanitario ( s/n): </w:t>
      </w:r>
    </w:p>
    <w:p w14:paraId="5A5C2177" w14:textId="77777777" w:rsidR="00530EC9" w:rsidRPr="00530EC9" w:rsidRDefault="00530EC9" w:rsidP="00530EC9">
      <w:pPr>
        <w:widowControl w:val="0"/>
        <w:numPr>
          <w:ilvl w:val="0"/>
          <w:numId w:val="15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Días hábiles y horario de trabajo a la semana del servicio técnico: </w:t>
      </w:r>
    </w:p>
    <w:p w14:paraId="1B7CBD75" w14:textId="77777777" w:rsidR="00530EC9" w:rsidRPr="00530EC9" w:rsidRDefault="00530EC9" w:rsidP="00530EC9">
      <w:pPr>
        <w:widowControl w:val="0"/>
        <w:numPr>
          <w:ilvl w:val="0"/>
          <w:numId w:val="15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Incluye mantenimiento preventivo (s/n ): </w:t>
      </w:r>
    </w:p>
    <w:p w14:paraId="1B7CE236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20FEE7A5" w14:textId="77777777" w:rsidR="00530EC9" w:rsidRPr="00530EC9" w:rsidRDefault="00530EC9" w:rsidP="00530EC9">
      <w:pPr>
        <w:widowControl w:val="0"/>
        <w:numPr>
          <w:ilvl w:val="1"/>
          <w:numId w:val="15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Nº de revisiones / año : </w:t>
      </w:r>
    </w:p>
    <w:p w14:paraId="6E0956FE" w14:textId="77777777" w:rsidR="00530EC9" w:rsidRPr="00530EC9" w:rsidRDefault="00530EC9" w:rsidP="00530EC9">
      <w:pPr>
        <w:widowControl w:val="0"/>
        <w:numPr>
          <w:ilvl w:val="1"/>
          <w:numId w:val="15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lastRenderedPageBreak/>
        <w:t xml:space="preserve">Nº de revisiones por hora de funcionamiento : </w:t>
      </w:r>
    </w:p>
    <w:p w14:paraId="775B34FF" w14:textId="77777777" w:rsidR="00530EC9" w:rsidRPr="00530EC9" w:rsidRDefault="00530EC9" w:rsidP="00530EC9">
      <w:pPr>
        <w:widowControl w:val="0"/>
        <w:numPr>
          <w:ilvl w:val="1"/>
          <w:numId w:val="15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Días de parada/año por revisiones necesarias del equipo : </w:t>
      </w:r>
    </w:p>
    <w:p w14:paraId="010D1C0B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6EF979C8" w14:textId="77777777" w:rsidR="00530EC9" w:rsidRPr="00530EC9" w:rsidRDefault="00530EC9" w:rsidP="00530EC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128" w:line="36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Tipo C: Mantenimiento preventivo. </w:t>
      </w:r>
    </w:p>
    <w:p w14:paraId="73C1D8CD" w14:textId="77777777" w:rsidR="00530EC9" w:rsidRPr="00530EC9" w:rsidRDefault="00530EC9" w:rsidP="00530EC9">
      <w:pPr>
        <w:widowControl w:val="0"/>
        <w:numPr>
          <w:ilvl w:val="0"/>
          <w:numId w:val="16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Porcentaje sobre el precio del equipo que supone el contrato de mantenimiento preventivo ( tipo C): </w:t>
      </w:r>
    </w:p>
    <w:p w14:paraId="6EA73279" w14:textId="77777777" w:rsidR="00530EC9" w:rsidRPr="00530EC9" w:rsidRDefault="00530EC9" w:rsidP="00530EC9">
      <w:pPr>
        <w:widowControl w:val="0"/>
        <w:numPr>
          <w:ilvl w:val="0"/>
          <w:numId w:val="16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Número de revisiones preventivas/año: </w:t>
      </w:r>
    </w:p>
    <w:p w14:paraId="1F482B7E" w14:textId="77777777" w:rsidR="00530EC9" w:rsidRPr="00530EC9" w:rsidRDefault="00530EC9" w:rsidP="00530EC9">
      <w:pPr>
        <w:widowControl w:val="0"/>
        <w:numPr>
          <w:ilvl w:val="0"/>
          <w:numId w:val="16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Tareas principales a realizar en las revisiones preventivas  (enumerar): </w:t>
      </w:r>
    </w:p>
    <w:p w14:paraId="2EB94B07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1580259C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2148"/>
        <w:jc w:val="both"/>
        <w:rPr>
          <w:rFonts w:ascii="Helvetica" w:hAnsi="Helvetica" w:cs="Courier"/>
          <w:szCs w:val="24"/>
          <w:lang w:eastAsia="es-ES_tradnl"/>
        </w:rPr>
      </w:pPr>
    </w:p>
    <w:p w14:paraId="702F91E2" w14:textId="77777777"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14:paraId="6BFC7E7D" w14:textId="77777777"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14:paraId="508D771F" w14:textId="77777777"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14:paraId="5E1FC7E3" w14:textId="77777777"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14:paraId="04443153" w14:textId="77777777" w:rsidR="00530EC9" w:rsidRPr="00530EC9" w:rsidRDefault="00530EC9" w:rsidP="00530EC9">
      <w:pPr>
        <w:widowControl w:val="0"/>
        <w:numPr>
          <w:ilvl w:val="0"/>
          <w:numId w:val="16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Incluye protocolo y plan de mantenimiento en esta oferta ( s/n) : </w:t>
      </w:r>
    </w:p>
    <w:p w14:paraId="4724F92B" w14:textId="77777777" w:rsidR="00530EC9" w:rsidRPr="00530EC9" w:rsidRDefault="00530EC9" w:rsidP="00530EC9">
      <w:pPr>
        <w:widowControl w:val="0"/>
        <w:numPr>
          <w:ilvl w:val="0"/>
          <w:numId w:val="16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Incluye mano de obra ( s/n) : </w:t>
      </w:r>
    </w:p>
    <w:p w14:paraId="7077D36A" w14:textId="77777777" w:rsidR="00530EC9" w:rsidRPr="00530EC9" w:rsidRDefault="00530EC9" w:rsidP="00530EC9">
      <w:pPr>
        <w:widowControl w:val="0"/>
        <w:numPr>
          <w:ilvl w:val="0"/>
          <w:numId w:val="16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Incluye desplazamiento del técnico de la Empresa al Centro Sanitario ( s/n ) : </w:t>
      </w:r>
    </w:p>
    <w:p w14:paraId="3FF67FD2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6E926DEF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02905114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12 Garantía de piezas de repuesto. </w:t>
      </w:r>
    </w:p>
    <w:p w14:paraId="75832B6D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4425F986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Años que se garantiza la existencia de repuestos para el equipo ofertado: </w:t>
      </w:r>
    </w:p>
    <w:p w14:paraId="7FE25D12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2A19821D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Adjunta certificado de garantía de la existencia de repuestos (s/n): </w:t>
      </w:r>
    </w:p>
    <w:p w14:paraId="2FA14EB4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5A5523C2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0F49B78D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13 Prueba de puesta en marcha o </w:t>
      </w:r>
      <w:proofErr w:type="spellStart"/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>tests</w:t>
      </w:r>
      <w:proofErr w:type="spellEnd"/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 de aceptación. </w:t>
      </w:r>
    </w:p>
    <w:p w14:paraId="1A13492F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after="26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Adjunta Prueba de Puesta en marcha o Test de Aceptación (s/</w:t>
      </w:r>
      <w:proofErr w:type="gramStart"/>
      <w:r w:rsidRPr="00530EC9">
        <w:rPr>
          <w:rFonts w:ascii="Helvetica" w:hAnsi="Helvetica" w:cs="TT E 23 8 EC A 8t 00"/>
          <w:szCs w:val="24"/>
          <w:lang w:eastAsia="es-ES_tradnl"/>
        </w:rPr>
        <w:t>n )</w:t>
      </w:r>
      <w:proofErr w:type="gramEnd"/>
      <w:r w:rsidRPr="00530EC9">
        <w:rPr>
          <w:rFonts w:ascii="Helvetica" w:hAnsi="Helvetica" w:cs="TT E 23 8 EC A 8t 00"/>
          <w:szCs w:val="24"/>
          <w:lang w:eastAsia="es-ES_tradnl"/>
        </w:rPr>
        <w:t xml:space="preserve">: </w:t>
      </w:r>
    </w:p>
    <w:p w14:paraId="70EB42F3" w14:textId="77777777"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14:paraId="0C744AEF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14 Programa de formación. </w:t>
      </w:r>
    </w:p>
    <w:p w14:paraId="646B609A" w14:textId="77777777" w:rsidR="00530EC9" w:rsidRPr="00530EC9" w:rsidRDefault="00530EC9" w:rsidP="00530EC9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Curso de adiestramiento en el manejo y uso del equipo ( s/n) : </w:t>
      </w:r>
    </w:p>
    <w:p w14:paraId="0665F37A" w14:textId="77777777" w:rsidR="00530EC9" w:rsidRPr="00530EC9" w:rsidRDefault="00530EC9" w:rsidP="00530EC9">
      <w:pPr>
        <w:widowControl w:val="0"/>
        <w:numPr>
          <w:ilvl w:val="1"/>
          <w:numId w:val="1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Nº de persona : </w:t>
      </w:r>
    </w:p>
    <w:p w14:paraId="103A48A5" w14:textId="77777777" w:rsidR="00530EC9" w:rsidRPr="00530EC9" w:rsidRDefault="00530EC9" w:rsidP="00530EC9">
      <w:pPr>
        <w:widowControl w:val="0"/>
        <w:numPr>
          <w:ilvl w:val="1"/>
          <w:numId w:val="1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Duración : </w:t>
      </w:r>
    </w:p>
    <w:p w14:paraId="270193B2" w14:textId="77777777" w:rsidR="00530EC9" w:rsidRPr="00530EC9" w:rsidRDefault="00530EC9" w:rsidP="00530EC9">
      <w:pPr>
        <w:widowControl w:val="0"/>
        <w:numPr>
          <w:ilvl w:val="1"/>
          <w:numId w:val="1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Lugar celebración : </w:t>
      </w:r>
    </w:p>
    <w:p w14:paraId="028BDE86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4AE45966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35468A08" w14:textId="77777777" w:rsidR="00530EC9" w:rsidRPr="00530EC9" w:rsidRDefault="00530EC9" w:rsidP="00530EC9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Curso de formación para mantenimiento destinado a personal del Servicio de Ingeniería y Mantenimiento. ( s/n ) : </w:t>
      </w:r>
    </w:p>
    <w:p w14:paraId="6E2A1591" w14:textId="77777777" w:rsidR="00530EC9" w:rsidRPr="00530EC9" w:rsidRDefault="00530EC9" w:rsidP="00530EC9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5F8A5283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after="128" w:line="248" w:lineRule="atLeast"/>
        <w:ind w:firstLine="70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En el caso afirmativo: </w:t>
      </w:r>
    </w:p>
    <w:p w14:paraId="588C48B9" w14:textId="77777777" w:rsidR="00530EC9" w:rsidRPr="00530EC9" w:rsidRDefault="00530EC9" w:rsidP="00530EC9">
      <w:pPr>
        <w:widowControl w:val="0"/>
        <w:numPr>
          <w:ilvl w:val="1"/>
          <w:numId w:val="1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Nº de personas: </w:t>
      </w:r>
    </w:p>
    <w:p w14:paraId="18CED8F2" w14:textId="77777777" w:rsidR="00530EC9" w:rsidRPr="00530EC9" w:rsidRDefault="00530EC9" w:rsidP="00530EC9">
      <w:pPr>
        <w:widowControl w:val="0"/>
        <w:numPr>
          <w:ilvl w:val="1"/>
          <w:numId w:val="1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Duración : </w:t>
      </w:r>
    </w:p>
    <w:p w14:paraId="5265796E" w14:textId="77777777" w:rsidR="00530EC9" w:rsidRPr="00530EC9" w:rsidRDefault="00530EC9" w:rsidP="00530EC9">
      <w:pPr>
        <w:widowControl w:val="0"/>
        <w:autoSpaceDE w:val="0"/>
        <w:autoSpaceDN w:val="0"/>
        <w:adjustRightInd w:val="0"/>
        <w:ind w:left="1416"/>
        <w:jc w:val="both"/>
        <w:rPr>
          <w:rFonts w:ascii="Helvetica" w:hAnsi="Helvetica" w:cs="TT E 23 8 EC A 8t 00"/>
          <w:szCs w:val="24"/>
          <w:lang w:eastAsia="es-ES_tradnl"/>
        </w:rPr>
      </w:pPr>
    </w:p>
    <w:p w14:paraId="19F04FAC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outlineLvl w:val="0"/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lastRenderedPageBreak/>
        <w:t xml:space="preserve">15 Relación de equipos instalados (modelo, año y centro.) </w:t>
      </w:r>
    </w:p>
    <w:p w14:paraId="332D43BD" w14:textId="77777777"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14:paraId="6A8C83B9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after="845"/>
        <w:jc w:val="both"/>
        <w:rPr>
          <w:rFonts w:ascii="Helvetica" w:hAnsi="Helvetica" w:cs="Helvetica"/>
          <w:b/>
          <w:bCs/>
          <w:i/>
          <w:iCs/>
          <w:szCs w:val="24"/>
          <w:lang w:eastAsia="es-ES_tradnl"/>
        </w:rPr>
      </w:pPr>
    </w:p>
    <w:p w14:paraId="2BA636C9" w14:textId="77777777" w:rsidR="00530EC9" w:rsidRPr="00530EC9" w:rsidRDefault="00530EC9" w:rsidP="00530EC9">
      <w:pPr>
        <w:widowControl w:val="0"/>
        <w:autoSpaceDE w:val="0"/>
        <w:autoSpaceDN w:val="0"/>
        <w:adjustRightInd w:val="0"/>
        <w:spacing w:after="845"/>
        <w:jc w:val="both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16 Resumen de los componentes del sistema incluidos en la oferta. </w:t>
      </w:r>
    </w:p>
    <w:tbl>
      <w:tblPr>
        <w:tblW w:w="6255" w:type="dxa"/>
        <w:jc w:val="center"/>
        <w:tblLook w:val="0000" w:firstRow="0" w:lastRow="0" w:firstColumn="0" w:lastColumn="0" w:noHBand="0" w:noVBand="0"/>
      </w:tblPr>
      <w:tblGrid>
        <w:gridCol w:w="3133"/>
        <w:gridCol w:w="3122"/>
      </w:tblGrid>
      <w:tr w:rsidR="00530EC9" w:rsidRPr="00530EC9" w14:paraId="69D6B04D" w14:textId="77777777" w:rsidTr="00530AA1">
        <w:trPr>
          <w:trHeight w:val="725"/>
          <w:jc w:val="center"/>
        </w:trPr>
        <w:tc>
          <w:tcPr>
            <w:tcW w:w="3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08A0C" w14:textId="77777777"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Cs w:val="24"/>
                <w:lang w:eastAsia="es-ES_tradnl"/>
              </w:rPr>
            </w:pPr>
            <w:r w:rsidRPr="00530EC9">
              <w:rPr>
                <w:rFonts w:ascii="Helvetica" w:hAnsi="Helvetica" w:cs="Helvetica"/>
                <w:color w:val="000000"/>
                <w:szCs w:val="24"/>
                <w:lang w:eastAsia="es-ES_tradnl"/>
              </w:rPr>
              <w:t xml:space="preserve">EXPEDIENTE Nº: 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CBDB6" w14:textId="77777777"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Cs w:val="24"/>
                <w:lang w:eastAsia="es-ES_tradnl"/>
              </w:rPr>
            </w:pPr>
            <w:r w:rsidRPr="00530EC9">
              <w:rPr>
                <w:rFonts w:ascii="Helvetica" w:hAnsi="Helvetica" w:cs="Helvetica"/>
                <w:color w:val="000000"/>
                <w:szCs w:val="24"/>
                <w:lang w:eastAsia="es-ES_tradnl"/>
              </w:rPr>
              <w:t xml:space="preserve">LICITADOR: </w:t>
            </w:r>
          </w:p>
        </w:tc>
      </w:tr>
      <w:tr w:rsidR="00530EC9" w:rsidRPr="00530EC9" w14:paraId="153A7DAE" w14:textId="77777777" w:rsidTr="00530AA1">
        <w:trPr>
          <w:trHeight w:val="710"/>
          <w:jc w:val="center"/>
        </w:trPr>
        <w:tc>
          <w:tcPr>
            <w:tcW w:w="3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67B39" w14:textId="77777777"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Cs w:val="24"/>
                <w:lang w:eastAsia="es-ES_tradnl"/>
              </w:rPr>
            </w:pPr>
            <w:r w:rsidRPr="00530EC9">
              <w:rPr>
                <w:rFonts w:ascii="Helvetica" w:hAnsi="Helvetica" w:cs="Helvetica"/>
                <w:color w:val="000000"/>
                <w:szCs w:val="24"/>
                <w:lang w:eastAsia="es-ES_tradnl"/>
              </w:rPr>
              <w:t xml:space="preserve">Nº DE ORDEN: 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22037" w14:textId="77777777"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Cs w:val="24"/>
                <w:lang w:eastAsia="es-ES_tradnl"/>
              </w:rPr>
            </w:pPr>
            <w:r w:rsidRPr="00530EC9">
              <w:rPr>
                <w:rFonts w:ascii="Helvetica" w:hAnsi="Helvetica" w:cs="Helvetica"/>
                <w:color w:val="000000"/>
                <w:szCs w:val="24"/>
                <w:lang w:eastAsia="es-ES_tradnl"/>
              </w:rPr>
              <w:t xml:space="preserve">MARCA: </w:t>
            </w:r>
          </w:p>
        </w:tc>
      </w:tr>
      <w:tr w:rsidR="00530EC9" w:rsidRPr="00530EC9" w14:paraId="7C6B019D" w14:textId="77777777" w:rsidTr="00530AA1">
        <w:trPr>
          <w:trHeight w:val="368"/>
          <w:jc w:val="center"/>
        </w:trPr>
        <w:tc>
          <w:tcPr>
            <w:tcW w:w="3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FF42951" w14:textId="77777777"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Cs w:val="24"/>
                <w:lang w:eastAsia="es-ES_tradnl"/>
              </w:rPr>
            </w:pPr>
            <w:r w:rsidRPr="00530EC9">
              <w:rPr>
                <w:rFonts w:ascii="Helvetica" w:hAnsi="Helvetica" w:cs="Helvetica"/>
                <w:color w:val="000000"/>
                <w:szCs w:val="24"/>
                <w:lang w:eastAsia="es-ES_tradnl"/>
              </w:rPr>
              <w:t xml:space="preserve">OFERTA 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4E1FB1A" w14:textId="77777777"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Cs w:val="24"/>
                <w:lang w:eastAsia="es-ES_tradnl"/>
              </w:rPr>
            </w:pPr>
            <w:r w:rsidRPr="00530EC9">
              <w:rPr>
                <w:rFonts w:ascii="Helvetica" w:hAnsi="Helvetica" w:cs="Helvetica"/>
                <w:color w:val="000000"/>
                <w:szCs w:val="24"/>
                <w:lang w:eastAsia="es-ES_tradnl"/>
              </w:rPr>
              <w:t xml:space="preserve">MODELO: </w:t>
            </w:r>
          </w:p>
        </w:tc>
      </w:tr>
      <w:tr w:rsidR="00530EC9" w:rsidRPr="00530EC9" w14:paraId="7380BF56" w14:textId="77777777" w:rsidTr="00530AA1">
        <w:trPr>
          <w:trHeight w:val="343"/>
          <w:jc w:val="center"/>
        </w:trPr>
        <w:tc>
          <w:tcPr>
            <w:tcW w:w="313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29D6D4" w14:textId="77777777"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Cs w:val="24"/>
                <w:lang w:eastAsia="es-ES_tradnl"/>
              </w:rPr>
            </w:pPr>
          </w:p>
        </w:tc>
        <w:tc>
          <w:tcPr>
            <w:tcW w:w="312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340FB" w14:textId="77777777"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</w:tr>
    </w:tbl>
    <w:p w14:paraId="2D39447F" w14:textId="77777777"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Cs w:val="24"/>
          <w:lang w:eastAsia="es-ES_tradnl"/>
        </w:rPr>
      </w:pPr>
    </w:p>
    <w:tbl>
      <w:tblPr>
        <w:tblW w:w="9370" w:type="dxa"/>
        <w:tblLook w:val="0000" w:firstRow="0" w:lastRow="0" w:firstColumn="0" w:lastColumn="0" w:noHBand="0" w:noVBand="0"/>
      </w:tblPr>
      <w:tblGrid>
        <w:gridCol w:w="107"/>
        <w:gridCol w:w="450"/>
        <w:gridCol w:w="2575"/>
        <w:gridCol w:w="3118"/>
        <w:gridCol w:w="3120"/>
      </w:tblGrid>
      <w:tr w:rsidR="00530EC9" w:rsidRPr="00530EC9" w14:paraId="25A52061" w14:textId="77777777" w:rsidTr="00530AA1">
        <w:trPr>
          <w:trHeight w:val="378"/>
        </w:trPr>
        <w:tc>
          <w:tcPr>
            <w:tcW w:w="31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059887" w14:textId="77777777"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Cs w:val="24"/>
                <w:lang w:eastAsia="es-ES_tradnl"/>
              </w:rPr>
            </w:pPr>
            <w:r w:rsidRPr="00530EC9">
              <w:rPr>
                <w:rFonts w:ascii="Helvetica" w:hAnsi="Helvetica" w:cs="Helvetica"/>
                <w:color w:val="000000"/>
                <w:szCs w:val="24"/>
                <w:lang w:eastAsia="es-ES_tradnl"/>
              </w:rPr>
              <w:t xml:space="preserve">COMPONENTES 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B92519" w14:textId="77777777"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Cs w:val="24"/>
                <w:lang w:eastAsia="es-ES_tradnl"/>
              </w:rPr>
            </w:pPr>
            <w:r w:rsidRPr="00530EC9">
              <w:rPr>
                <w:rFonts w:ascii="Helvetica" w:hAnsi="Helvetica" w:cs="Helvetica"/>
                <w:color w:val="000000"/>
                <w:szCs w:val="24"/>
                <w:lang w:eastAsia="es-ES_tradnl"/>
              </w:rPr>
              <w:t xml:space="preserve">MARCA 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D0F071" w14:textId="77777777"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Cs w:val="24"/>
                <w:lang w:eastAsia="es-ES_tradnl"/>
              </w:rPr>
            </w:pPr>
            <w:r w:rsidRPr="00530EC9">
              <w:rPr>
                <w:rFonts w:ascii="Helvetica" w:hAnsi="Helvetica" w:cs="Helvetica"/>
                <w:color w:val="000000"/>
                <w:szCs w:val="24"/>
                <w:lang w:eastAsia="es-ES_tradnl"/>
              </w:rPr>
              <w:t xml:space="preserve">MODELO </w:t>
            </w:r>
          </w:p>
        </w:tc>
      </w:tr>
      <w:tr w:rsidR="00530EC9" w:rsidRPr="00530EC9" w14:paraId="565B38B4" w14:textId="77777777" w:rsidTr="00530AA1">
        <w:trPr>
          <w:trHeight w:val="1058"/>
        </w:trPr>
        <w:tc>
          <w:tcPr>
            <w:tcW w:w="31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7F07F" w14:textId="77777777"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20802" w14:textId="77777777"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A26B1" w14:textId="77777777"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</w:tr>
      <w:tr w:rsidR="00530EC9" w:rsidRPr="00530EC9" w14:paraId="2D6C151E" w14:textId="77777777" w:rsidTr="00530AA1">
        <w:trPr>
          <w:trHeight w:val="1060"/>
        </w:trPr>
        <w:tc>
          <w:tcPr>
            <w:tcW w:w="31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B3A85" w14:textId="77777777"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0ADB9" w14:textId="77777777"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56EE5" w14:textId="77777777"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</w:tr>
      <w:tr w:rsidR="00530EC9" w:rsidRPr="00530EC9" w14:paraId="7DFFBA8E" w14:textId="77777777" w:rsidTr="00530AA1">
        <w:trPr>
          <w:trHeight w:val="1060"/>
        </w:trPr>
        <w:tc>
          <w:tcPr>
            <w:tcW w:w="31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2F625" w14:textId="77777777"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99F8B" w14:textId="77777777"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A5084" w14:textId="77777777"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</w:tr>
      <w:tr w:rsidR="00530EC9" w:rsidRPr="00530EC9" w14:paraId="7B45FA7D" w14:textId="77777777" w:rsidTr="00530AA1">
        <w:trPr>
          <w:trHeight w:val="1058"/>
        </w:trPr>
        <w:tc>
          <w:tcPr>
            <w:tcW w:w="31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4DB49" w14:textId="77777777"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D698C" w14:textId="77777777"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6D429" w14:textId="77777777"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</w:tr>
      <w:tr w:rsidR="00530EC9" w:rsidRPr="00530EC9" w14:paraId="6BF9A397" w14:textId="77777777" w:rsidTr="00530AA1">
        <w:trPr>
          <w:trHeight w:val="1060"/>
        </w:trPr>
        <w:tc>
          <w:tcPr>
            <w:tcW w:w="31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78632" w14:textId="77777777"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3FE83" w14:textId="77777777"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7B2F8" w14:textId="77777777"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</w:tr>
      <w:tr w:rsidR="00530EC9" w:rsidRPr="00530EC9" w14:paraId="46D25F0C" w14:textId="77777777" w:rsidTr="00530AA1">
        <w:trPr>
          <w:trHeight w:val="1060"/>
        </w:trPr>
        <w:tc>
          <w:tcPr>
            <w:tcW w:w="31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5CD57" w14:textId="77777777"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37B9D" w14:textId="77777777"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A1D49" w14:textId="77777777"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</w:tr>
      <w:tr w:rsidR="00530EC9" w:rsidRPr="00530EC9" w14:paraId="55179E5F" w14:textId="77777777" w:rsidTr="00530AA1">
        <w:trPr>
          <w:trHeight w:val="1058"/>
        </w:trPr>
        <w:tc>
          <w:tcPr>
            <w:tcW w:w="31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52DEC" w14:textId="77777777"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F730D" w14:textId="77777777"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D9C08" w14:textId="77777777"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</w:tr>
      <w:tr w:rsidR="00530EC9" w:rsidRPr="00530EC9" w14:paraId="19890454" w14:textId="77777777" w:rsidTr="00530AA1">
        <w:tblPrEx>
          <w:tblCellMar>
            <w:left w:w="0" w:type="dxa"/>
            <w:right w:w="0" w:type="dxa"/>
          </w:tblCellMar>
        </w:tblPrEx>
        <w:trPr>
          <w:gridBefore w:val="1"/>
          <w:gridAfter w:val="3"/>
          <w:wBefore w:w="107" w:type="dxa"/>
          <w:wAfter w:w="8813" w:type="dxa"/>
        </w:trPr>
        <w:tc>
          <w:tcPr>
            <w:tcW w:w="450" w:type="dxa"/>
          </w:tcPr>
          <w:p w14:paraId="06237696" w14:textId="77777777" w:rsidR="00530EC9" w:rsidRPr="00530EC9" w:rsidRDefault="00530EC9" w:rsidP="00530EC9">
            <w:pPr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</w:tr>
    </w:tbl>
    <w:p w14:paraId="3877C7F5" w14:textId="77777777" w:rsidR="00530EC9" w:rsidRPr="00530EC9" w:rsidRDefault="00530EC9" w:rsidP="00530EC9">
      <w:pPr>
        <w:rPr>
          <w:szCs w:val="24"/>
          <w:lang w:eastAsia="es-ES_tradnl"/>
        </w:rPr>
      </w:pPr>
    </w:p>
    <w:p w14:paraId="663ED9BE" w14:textId="77777777" w:rsidR="00AD2EFC" w:rsidRPr="00AD2EFC" w:rsidRDefault="00AD2EFC" w:rsidP="00204F24">
      <w:pPr>
        <w:rPr>
          <w:rFonts w:ascii="Arial" w:hAnsi="Arial" w:cs="Arial"/>
          <w:szCs w:val="24"/>
          <w:lang w:val="es-ES"/>
        </w:rPr>
      </w:pPr>
    </w:p>
    <w:sectPr w:rsidR="00AD2EFC" w:rsidRPr="00AD2EFC" w:rsidSect="009277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276" w:bottom="1418" w:left="1418" w:header="720" w:footer="5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0CA99" w14:textId="77777777" w:rsidR="00AB706D" w:rsidRDefault="00AB706D" w:rsidP="009163FC">
      <w:r>
        <w:separator/>
      </w:r>
    </w:p>
  </w:endnote>
  <w:endnote w:type="continuationSeparator" w:id="0">
    <w:p w14:paraId="7138F446" w14:textId="77777777" w:rsidR="00AB706D" w:rsidRDefault="00AB706D" w:rsidP="00916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 E 23 D 73 A 0t 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 Neue">
    <w:charset w:val="00"/>
    <w:family w:val="auto"/>
    <w:pitch w:val="variable"/>
    <w:sig w:usb0="80000067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 E 23 8 EC A 8t 00">
    <w:altName w:val="TT E 23 8 EC A 8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B3B04" w14:textId="77777777" w:rsidR="00830AB6" w:rsidRDefault="00830AB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C1535" w14:textId="77777777" w:rsidR="00D05D47" w:rsidRDefault="00D05D47" w:rsidP="00D05D47">
    <w:pPr>
      <w:tabs>
        <w:tab w:val="left" w:pos="4253"/>
      </w:tabs>
      <w:ind w:right="-196"/>
      <w:jc w:val="center"/>
      <w:rPr>
        <w:rFonts w:ascii="Helvetica Neue" w:hAnsi="Helvetica Neue"/>
        <w:color w:val="4F81BD"/>
        <w:sz w:val="16"/>
        <w:szCs w:val="16"/>
      </w:rPr>
    </w:pPr>
    <w:r>
      <w:rPr>
        <w:noProof/>
        <w:spacing w:val="-7"/>
        <w:sz w:val="16"/>
        <w:lang w:val="es-ES"/>
      </w:rPr>
      <w:drawing>
        <wp:anchor distT="0" distB="0" distL="114300" distR="114300" simplePos="0" relativeHeight="251665408" behindDoc="0" locked="0" layoutInCell="1" allowOverlap="1" wp14:anchorId="4ED471BD" wp14:editId="471C341B">
          <wp:simplePos x="0" y="0"/>
          <wp:positionH relativeFrom="margin">
            <wp:posOffset>-776605</wp:posOffset>
          </wp:positionH>
          <wp:positionV relativeFrom="paragraph">
            <wp:posOffset>-652145</wp:posOffset>
          </wp:positionV>
          <wp:extent cx="1152525" cy="1057275"/>
          <wp:effectExtent l="0" t="0" r="9525" b="9525"/>
          <wp:wrapNone/>
          <wp:docPr id="4" name="Imagen 1" descr="logo_HSH[actual)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_HSH[actual)]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80421"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Helvetica Neue" w:hAnsi="Helvetica Neue"/>
        <w:color w:val="4F81BD"/>
        <w:sz w:val="16"/>
        <w:szCs w:val="16"/>
      </w:rPr>
      <w:t>Fumar perjudica su salud y la de los que le rodean. Está prohibido fumar en los centros sanitarios (Ley 42/2010)</w:t>
    </w:r>
  </w:p>
  <w:p w14:paraId="36A64D26" w14:textId="77777777" w:rsidR="00E37142" w:rsidRDefault="00E3714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4C2E5" w14:textId="77777777" w:rsidR="003C0153" w:rsidRDefault="003C0153" w:rsidP="00977025">
    <w:pPr>
      <w:pStyle w:val="Piedepgina"/>
      <w:spacing w:line="140" w:lineRule="exact"/>
      <w:rPr>
        <w:spacing w:val="-7"/>
        <w:sz w:val="16"/>
      </w:rPr>
    </w:pPr>
    <w:r>
      <w:rPr>
        <w:noProof/>
        <w:spacing w:val="-7"/>
        <w:sz w:val="16"/>
        <w:lang w:val="es-ES"/>
      </w:rPr>
      <w:drawing>
        <wp:anchor distT="0" distB="0" distL="114300" distR="114300" simplePos="0" relativeHeight="251661312" behindDoc="0" locked="0" layoutInCell="1" allowOverlap="1" wp14:anchorId="3DAFCC80" wp14:editId="1C452DA2">
          <wp:simplePos x="0" y="0"/>
          <wp:positionH relativeFrom="column">
            <wp:posOffset>-357505</wp:posOffset>
          </wp:positionH>
          <wp:positionV relativeFrom="paragraph">
            <wp:posOffset>-50800</wp:posOffset>
          </wp:positionV>
          <wp:extent cx="904875" cy="638175"/>
          <wp:effectExtent l="19050" t="0" r="9525" b="0"/>
          <wp:wrapNone/>
          <wp:docPr id="2" name="Imagen 1" descr="logo_HSH[actual)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_HSH[actual)]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80421"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025B6DC" w14:textId="77777777" w:rsidR="003C0153" w:rsidRDefault="00530EC9" w:rsidP="008840E1">
    <w:pPr>
      <w:rPr>
        <w:rFonts w:ascii="Helvetica Neue" w:hAnsi="Helvetica Neue"/>
        <w:color w:val="808080"/>
        <w:sz w:val="16"/>
        <w:szCs w:val="16"/>
      </w:rPr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F45F3E" wp14:editId="4DF69AA0">
              <wp:simplePos x="0" y="0"/>
              <wp:positionH relativeFrom="column">
                <wp:posOffset>842645</wp:posOffset>
              </wp:positionH>
              <wp:positionV relativeFrom="paragraph">
                <wp:posOffset>60960</wp:posOffset>
              </wp:positionV>
              <wp:extent cx="5520055" cy="346710"/>
              <wp:effectExtent l="4445" t="3810" r="0" b="190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520055" cy="3467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B8E5F3" w14:textId="77777777" w:rsidR="003C0153" w:rsidRDefault="003C0153" w:rsidP="008840E1">
                          <w:pPr>
                            <w:tabs>
                              <w:tab w:val="left" w:pos="4253"/>
                            </w:tabs>
                            <w:ind w:right="-196"/>
                            <w:jc w:val="center"/>
                            <w:rPr>
                              <w:rFonts w:ascii="Helvetica Neue" w:hAnsi="Helvetica Neue"/>
                              <w:color w:val="4F81BD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Helvetica Neue" w:hAnsi="Helvetica Neue"/>
                              <w:color w:val="4F81BD"/>
                              <w:sz w:val="16"/>
                              <w:szCs w:val="16"/>
                            </w:rPr>
                            <w:t>Fumar perjudica su salud y la de los que le rodean. Está prohibido fumar en los centros sanitarios (Ley 42/2010))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31" style="position:absolute;margin-left:66.35pt;margin-top:4.8pt;width:434.65pt;height:27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" stroked="f">
              <v:textbox>
                <w:txbxContent>
                  <w:p w:rsidR="003C0153" w:rsidRDefault="003C0153" w:rsidP="008840E1">
                    <w:pPr>
                      <w:tabs>
                        <w:tab w:val="left" w:pos="4253"/>
                      </w:tabs>
                      <w:ind w:right="-196"/>
                      <w:jc w:val="center"/>
                      <w:rPr>
                        <w:rFonts w:ascii="Helvetica Neue" w:hAnsi="Helvetica Neue"/>
                        <w:color w:val="4F81BD"/>
                        <w:sz w:val="16"/>
                        <w:szCs w:val="16"/>
                      </w:rPr>
                    </w:pPr>
                    <w:r>
                      <w:rPr>
                        <w:rFonts w:ascii="Helvetica Neue" w:hAnsi="Helvetica Neue"/>
                        <w:color w:val="4F81BD"/>
                        <w:sz w:val="16"/>
                        <w:szCs w:val="16"/>
                      </w:rPr>
                      <w:t>Fumar perjudica su salud y la de los que le rodean. Está prohibido fumar en los centros sanitarios (Ley 42/2010))</w:t>
                    </w:r>
                  </w:p>
                </w:txbxContent>
              </v:textbox>
            </v:rect>
          </w:pict>
        </mc:Fallback>
      </mc:AlternateContent>
    </w:r>
  </w:p>
  <w:p w14:paraId="71E516CC" w14:textId="77777777" w:rsidR="003C0153" w:rsidRDefault="003C0153" w:rsidP="008840E1">
    <w:pPr>
      <w:rPr>
        <w:rFonts w:ascii="Helvetica Neue" w:hAnsi="Helvetica Neue"/>
        <w:color w:val="808080"/>
        <w:sz w:val="16"/>
        <w:szCs w:val="16"/>
      </w:rPr>
    </w:pPr>
  </w:p>
  <w:p w14:paraId="7CA87A21" w14:textId="77777777" w:rsidR="003C0153" w:rsidRDefault="003C0153" w:rsidP="008840E1">
    <w:pPr>
      <w:pStyle w:val="Piedepgina"/>
      <w:rPr>
        <w:rFonts w:ascii="Helvetica Neue" w:hAnsi="Helvetica Neue"/>
        <w:color w:val="808080"/>
        <w:sz w:val="16"/>
        <w:szCs w:val="16"/>
      </w:rPr>
    </w:pPr>
  </w:p>
  <w:p w14:paraId="66624516" w14:textId="77777777" w:rsidR="003C0153" w:rsidRDefault="003C0153" w:rsidP="008840E1">
    <w:pPr>
      <w:pStyle w:val="Piedepgina"/>
    </w:pPr>
  </w:p>
  <w:p w14:paraId="63015BFE" w14:textId="77777777" w:rsidR="003C0153" w:rsidRDefault="003C0153" w:rsidP="008840E1">
    <w:pPr>
      <w:pStyle w:val="Piedepgina"/>
      <w:spacing w:line="14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442C4" w14:textId="77777777" w:rsidR="00AB706D" w:rsidRDefault="00AB706D" w:rsidP="009163FC">
      <w:r>
        <w:separator/>
      </w:r>
    </w:p>
  </w:footnote>
  <w:footnote w:type="continuationSeparator" w:id="0">
    <w:p w14:paraId="67D78124" w14:textId="77777777" w:rsidR="00AB706D" w:rsidRDefault="00AB706D" w:rsidP="00916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58FE8" w14:textId="77777777" w:rsidR="00830AB6" w:rsidRDefault="00830AB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EA6BA" w14:textId="77777777" w:rsidR="003C0153" w:rsidRPr="00977025" w:rsidRDefault="00C552DF" w:rsidP="009163FC">
    <w:pPr>
      <w:pStyle w:val="Encabezado"/>
      <w:ind w:left="-709"/>
      <w:rPr>
        <w:lang w:val="en-GB"/>
      </w:rPr>
    </w:pPr>
    <w:sdt>
      <w:sdtPr>
        <w:rPr>
          <w:lang w:val="en-GB"/>
        </w:rPr>
        <w:id w:val="1279373331"/>
        <w:docPartObj>
          <w:docPartGallery w:val="Page Numbers (Margins)"/>
          <w:docPartUnique/>
        </w:docPartObj>
      </w:sdtPr>
      <w:sdtEndPr/>
      <w:sdtContent>
        <w:r w:rsidR="00851D05" w:rsidRPr="00851D05">
          <w:rPr>
            <w:noProof/>
            <w:lang w:val="es-ES"/>
          </w:rPr>
          <mc:AlternateContent>
            <mc:Choice Requires="wpg">
              <w:drawing>
                <wp:anchor distT="0" distB="0" distL="114300" distR="114300" simplePos="0" relativeHeight="251663360" behindDoc="0" locked="0" layoutInCell="0" allowOverlap="1" wp14:anchorId="49741A55" wp14:editId="06230C9E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20000</wp14:pctPosVOffset>
                      </wp:positionV>
                    </mc:Choice>
                    <mc:Fallback>
                      <wp:positionV relativeFrom="page">
                        <wp:posOffset>2138045</wp:posOffset>
                      </wp:positionV>
                    </mc:Fallback>
                  </mc:AlternateContent>
                  <wp:extent cx="488315" cy="237490"/>
                  <wp:effectExtent l="0" t="9525" r="0" b="10160"/>
                  <wp:wrapNone/>
                  <wp:docPr id="5" name="Grupo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88315" cy="237490"/>
                            <a:chOff x="689" y="3255"/>
                            <a:chExt cx="769" cy="374"/>
                          </a:xfrm>
                        </wpg:grpSpPr>
                        <wps:wsp>
                          <wps:cNvPr id="6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9" y="3263"/>
                              <a:ext cx="769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896C272" w14:textId="77777777" w:rsidR="00851D05" w:rsidRDefault="00851D05">
                                <w:pPr>
                                  <w:pStyle w:val="Encabezado"/>
                                  <w:jc w:val="center"/>
                                </w:pP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separate"/>
                                </w:r>
                                <w:r w:rsidR="008B31A0" w:rsidRPr="008B31A0">
                                  <w:rPr>
                                    <w:rStyle w:val="Nmerodepgina"/>
                                    <w:b/>
                                    <w:bCs/>
                                    <w:noProof/>
                                    <w:color w:val="3F3151" w:themeColor="accent4" w:themeShade="7F"/>
                                    <w:sz w:val="16"/>
                                    <w:szCs w:val="16"/>
                                    <w:lang w:val="es-ES"/>
                                  </w:rPr>
                                  <w:t>9</w:t>
                                </w:r>
                                <w:r>
                                  <w:rPr>
                                    <w:rStyle w:val="Nmerodepgina"/>
                                    <w:b/>
                                    <w:bCs/>
                                    <w:color w:val="3F3151" w:themeColor="accent4" w:themeShade="7F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g:grpSp>
                          <wpg:cNvPr id="7" name="Group 72"/>
                          <wpg:cNvGrpSpPr>
                            <a:grpSpLocks/>
                          </wpg:cNvGrpSpPr>
                          <wpg:grpSpPr bwMode="auto">
                            <a:xfrm>
                              <a:off x="886" y="3255"/>
                              <a:ext cx="374" cy="374"/>
                              <a:chOff x="1453" y="14832"/>
                              <a:chExt cx="374" cy="374"/>
                            </a:xfrm>
                          </wpg:grpSpPr>
                          <wps:wsp>
                            <wps:cNvPr id="8" name="Oval 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53" y="14832"/>
                                <a:ext cx="374" cy="374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rgbClr val="84A2C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" name="Oval 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" y="14835"/>
                                <a:ext cx="101" cy="101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4A2C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upo 5" o:spid="_x0000_s1026" style="position:absolute;left:0;text-align:left;margin-left:0;margin-top:0;width:38.45pt;height:18.7pt;z-index:251663360;mso-top-percent:200;mso-position-horizontal:center;mso-position-horizontal-relative:right-margin-area;mso-position-vertical-relative:page;mso-top-percent:200" coordorigin="689,3255" coordsize="769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" o:allowincell="f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1" o:spid="_x0000_s1027" type="#_x0000_t202" style="position:absolute;left:689;top:3263;width:769;height: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" filled="f" stroked="f">
                    <v:textbox inset="0,0,0,0">
                      <w:txbxContent>
                        <w:p w:rsidR="00851D05" w:rsidRDefault="00851D05">
                          <w:pPr>
                            <w:pStyle w:val="Encabezado"/>
                            <w:jc w:val="center"/>
                          </w:pPr>
                          <w:r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8B31A0" w:rsidRPr="008B31A0">
                            <w:rPr>
                              <w:rStyle w:val="Nmerodepgina"/>
                              <w:b/>
                              <w:bCs/>
                              <w:noProof/>
                              <w:color w:val="3F3151" w:themeColor="accent4" w:themeShade="7F"/>
                              <w:sz w:val="16"/>
                              <w:szCs w:val="16"/>
                              <w:lang w:val="es-ES"/>
                            </w:rPr>
                            <w:t>9</w:t>
                          </w:r>
                          <w:r>
                            <w:rPr>
                              <w:rStyle w:val="Nmerodepgina"/>
                              <w:b/>
                              <w:bCs/>
                              <w:color w:val="3F3151" w:themeColor="accent4" w:themeShade="7F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72" o:spid="_x0000_s1028" style="position:absolute;left:886;top:3255;width:374;height:374" coordorigin="1453,14832" coordsize="374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oval id="Oval 73" o:spid="_x0000_s1029" style="position:absolute;left:1453;top:14832;width:374;height:3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" filled="f" strokecolor="#84a2c6" strokeweight=".5pt"/>
                    <v:oval id="Oval 74" o:spid="_x0000_s1030" style="position:absolute;left:1462;top:14835;width:101;height: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" fillcolor="#84a2c6" stroked="f"/>
                  </v:group>
                  <w10:wrap anchorx="margin" anchory="page"/>
                </v:group>
              </w:pict>
            </mc:Fallback>
          </mc:AlternateContent>
        </w:r>
      </w:sdtContent>
    </w:sdt>
    <w:r w:rsidR="00DB1FED">
      <w:rPr>
        <w:noProof/>
        <w:lang w:val="es-ES"/>
      </w:rPr>
      <w:drawing>
        <wp:inline distT="0" distB="0" distL="0" distR="0" wp14:anchorId="09A7C5CB" wp14:editId="045BBFA9">
          <wp:extent cx="3048000" cy="561975"/>
          <wp:effectExtent l="19050" t="0" r="0" b="0"/>
          <wp:docPr id="11" name="Imagen 86" descr="logo Hospital Móstoles (mayo 2016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6" descr="logo Hospital Móstoles (mayo 2016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8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C4EDF" w14:textId="77777777" w:rsidR="003C0153" w:rsidRDefault="00AD2EFC" w:rsidP="00977025">
    <w:pPr>
      <w:pStyle w:val="Encabezado"/>
      <w:ind w:left="-567"/>
    </w:pPr>
    <w:r>
      <w:rPr>
        <w:noProof/>
        <w:lang w:val="es-ES"/>
      </w:rPr>
      <w:drawing>
        <wp:inline distT="0" distB="0" distL="0" distR="0" wp14:anchorId="2007BE7C" wp14:editId="64236A3F">
          <wp:extent cx="3048000" cy="561975"/>
          <wp:effectExtent l="19050" t="0" r="0" b="0"/>
          <wp:docPr id="1" name="Imagen 86" descr="logo Hospital Móstoles (mayo 2016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6" descr="logo Hospital Móstoles (mayo 2016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8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46A33"/>
    <w:multiLevelType w:val="hybridMultilevel"/>
    <w:tmpl w:val="038C6820"/>
    <w:lvl w:ilvl="0" w:tplc="757A4B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88286E"/>
    <w:multiLevelType w:val="hybridMultilevel"/>
    <w:tmpl w:val="90129C72"/>
    <w:lvl w:ilvl="0" w:tplc="757A4B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690877"/>
    <w:multiLevelType w:val="hybridMultilevel"/>
    <w:tmpl w:val="29227AD6"/>
    <w:lvl w:ilvl="0" w:tplc="757A4B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2910F4"/>
    <w:multiLevelType w:val="hybridMultilevel"/>
    <w:tmpl w:val="3684EFE2"/>
    <w:lvl w:ilvl="0" w:tplc="757A4B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09B0C90"/>
    <w:multiLevelType w:val="hybridMultilevel"/>
    <w:tmpl w:val="ABF4315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A325C1"/>
    <w:multiLevelType w:val="hybridMultilevel"/>
    <w:tmpl w:val="4672D3C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BD3AE7"/>
    <w:multiLevelType w:val="hybridMultilevel"/>
    <w:tmpl w:val="E724EA0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EE6887"/>
    <w:multiLevelType w:val="hybridMultilevel"/>
    <w:tmpl w:val="85822F9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BD6D2E"/>
    <w:multiLevelType w:val="hybridMultilevel"/>
    <w:tmpl w:val="D28E1B44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4E66685"/>
    <w:multiLevelType w:val="hybridMultilevel"/>
    <w:tmpl w:val="4FD4EAF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0D023D"/>
    <w:multiLevelType w:val="hybridMultilevel"/>
    <w:tmpl w:val="294C9FBC"/>
    <w:lvl w:ilvl="0" w:tplc="757A4B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B533A9D"/>
    <w:multiLevelType w:val="hybridMultilevel"/>
    <w:tmpl w:val="F41C649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8165F2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A0A43F6"/>
    <w:multiLevelType w:val="hybridMultilevel"/>
    <w:tmpl w:val="F8C2BA44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07A458E"/>
    <w:multiLevelType w:val="hybridMultilevel"/>
    <w:tmpl w:val="69F8BCD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7A4B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8E333D"/>
    <w:multiLevelType w:val="hybridMultilevel"/>
    <w:tmpl w:val="F31AAFB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69465C"/>
    <w:multiLevelType w:val="hybridMultilevel"/>
    <w:tmpl w:val="AAC869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13"/>
  </w:num>
  <w:num w:numId="4">
    <w:abstractNumId w:val="3"/>
  </w:num>
  <w:num w:numId="5">
    <w:abstractNumId w:val="7"/>
  </w:num>
  <w:num w:numId="6">
    <w:abstractNumId w:val="16"/>
  </w:num>
  <w:num w:numId="7">
    <w:abstractNumId w:val="2"/>
  </w:num>
  <w:num w:numId="8">
    <w:abstractNumId w:val="1"/>
  </w:num>
  <w:num w:numId="9">
    <w:abstractNumId w:val="8"/>
  </w:num>
  <w:num w:numId="10">
    <w:abstractNumId w:val="14"/>
  </w:num>
  <w:num w:numId="11">
    <w:abstractNumId w:val="5"/>
  </w:num>
  <w:num w:numId="12">
    <w:abstractNumId w:val="4"/>
  </w:num>
  <w:num w:numId="13">
    <w:abstractNumId w:val="0"/>
  </w:num>
  <w:num w:numId="14">
    <w:abstractNumId w:val="11"/>
  </w:num>
  <w:num w:numId="15">
    <w:abstractNumId w:val="9"/>
  </w:num>
  <w:num w:numId="16">
    <w:abstractNumId w:val="6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B9A"/>
    <w:rsid w:val="00003523"/>
    <w:rsid w:val="00011E27"/>
    <w:rsid w:val="00021543"/>
    <w:rsid w:val="000A34FA"/>
    <w:rsid w:val="000B0ABB"/>
    <w:rsid w:val="000C49F9"/>
    <w:rsid w:val="000C4D9C"/>
    <w:rsid w:val="000D05D7"/>
    <w:rsid w:val="000D7E63"/>
    <w:rsid w:val="00115943"/>
    <w:rsid w:val="00134740"/>
    <w:rsid w:val="001623E0"/>
    <w:rsid w:val="00174CB4"/>
    <w:rsid w:val="001A0420"/>
    <w:rsid w:val="001C306B"/>
    <w:rsid w:val="001D6635"/>
    <w:rsid w:val="001F742A"/>
    <w:rsid w:val="00204C19"/>
    <w:rsid w:val="00204F24"/>
    <w:rsid w:val="00240470"/>
    <w:rsid w:val="002D1290"/>
    <w:rsid w:val="00334602"/>
    <w:rsid w:val="003439D9"/>
    <w:rsid w:val="0035131F"/>
    <w:rsid w:val="00355ABA"/>
    <w:rsid w:val="003C0153"/>
    <w:rsid w:val="003C5A86"/>
    <w:rsid w:val="003C6472"/>
    <w:rsid w:val="003E2E44"/>
    <w:rsid w:val="003E75BD"/>
    <w:rsid w:val="00530EC9"/>
    <w:rsid w:val="0053160D"/>
    <w:rsid w:val="00540BB6"/>
    <w:rsid w:val="005B135B"/>
    <w:rsid w:val="005B6C2B"/>
    <w:rsid w:val="005C3AD9"/>
    <w:rsid w:val="0068778A"/>
    <w:rsid w:val="006C7DF7"/>
    <w:rsid w:val="006F688F"/>
    <w:rsid w:val="007339B1"/>
    <w:rsid w:val="00772ABF"/>
    <w:rsid w:val="007E0465"/>
    <w:rsid w:val="007F5C2D"/>
    <w:rsid w:val="00800C5D"/>
    <w:rsid w:val="00801D5A"/>
    <w:rsid w:val="008207BC"/>
    <w:rsid w:val="00830AB6"/>
    <w:rsid w:val="008436EB"/>
    <w:rsid w:val="00851D05"/>
    <w:rsid w:val="00864700"/>
    <w:rsid w:val="008840E1"/>
    <w:rsid w:val="00891C9C"/>
    <w:rsid w:val="008A311A"/>
    <w:rsid w:val="008B31A0"/>
    <w:rsid w:val="008C0C63"/>
    <w:rsid w:val="008C3ECE"/>
    <w:rsid w:val="008D1B3F"/>
    <w:rsid w:val="008F5136"/>
    <w:rsid w:val="00907708"/>
    <w:rsid w:val="009163FC"/>
    <w:rsid w:val="0092615C"/>
    <w:rsid w:val="0092774D"/>
    <w:rsid w:val="009553BD"/>
    <w:rsid w:val="00977025"/>
    <w:rsid w:val="00984DA8"/>
    <w:rsid w:val="009F73B1"/>
    <w:rsid w:val="00A85B9A"/>
    <w:rsid w:val="00AA542B"/>
    <w:rsid w:val="00AB706D"/>
    <w:rsid w:val="00AC1C7D"/>
    <w:rsid w:val="00AD2EFC"/>
    <w:rsid w:val="00AE00CE"/>
    <w:rsid w:val="00B32206"/>
    <w:rsid w:val="00B3427A"/>
    <w:rsid w:val="00B50FD2"/>
    <w:rsid w:val="00B7465E"/>
    <w:rsid w:val="00BA626B"/>
    <w:rsid w:val="00BA6E17"/>
    <w:rsid w:val="00C42452"/>
    <w:rsid w:val="00C552DF"/>
    <w:rsid w:val="00C637A0"/>
    <w:rsid w:val="00C735F5"/>
    <w:rsid w:val="00C76B0E"/>
    <w:rsid w:val="00C970EC"/>
    <w:rsid w:val="00CA0578"/>
    <w:rsid w:val="00CF7B2D"/>
    <w:rsid w:val="00D05D47"/>
    <w:rsid w:val="00D06008"/>
    <w:rsid w:val="00D14DB3"/>
    <w:rsid w:val="00D47513"/>
    <w:rsid w:val="00DB1FED"/>
    <w:rsid w:val="00DB70CE"/>
    <w:rsid w:val="00DC6C6D"/>
    <w:rsid w:val="00DD49A5"/>
    <w:rsid w:val="00DD7D89"/>
    <w:rsid w:val="00E02FD7"/>
    <w:rsid w:val="00E34F5C"/>
    <w:rsid w:val="00E37142"/>
    <w:rsid w:val="00EC50C6"/>
    <w:rsid w:val="00F03A36"/>
    <w:rsid w:val="00F06E2C"/>
    <w:rsid w:val="00F23D00"/>
    <w:rsid w:val="00F32E18"/>
    <w:rsid w:val="00F50930"/>
    <w:rsid w:val="00F50B46"/>
    <w:rsid w:val="00F5603E"/>
    <w:rsid w:val="00F959C5"/>
    <w:rsid w:val="00FB7FC8"/>
    <w:rsid w:val="00FC3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17E8C62F"/>
  <w15:docId w15:val="{74BF5FB9-A73C-4B8B-9DFE-14B65A345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6008"/>
    <w:rPr>
      <w:sz w:val="24"/>
      <w:lang w:val="es-ES_tradnl"/>
    </w:rPr>
  </w:style>
  <w:style w:type="paragraph" w:styleId="Ttulo1">
    <w:name w:val="heading 1"/>
    <w:basedOn w:val="Normal"/>
    <w:next w:val="Normal"/>
    <w:qFormat/>
    <w:rsid w:val="00D06008"/>
    <w:pPr>
      <w:keepNext/>
      <w:spacing w:line="360" w:lineRule="auto"/>
      <w:ind w:left="4395"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B3220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B342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qFormat/>
    <w:rsid w:val="00772ABF"/>
    <w:pPr>
      <w:keepNext/>
      <w:spacing w:before="240" w:after="60"/>
      <w:outlineLvl w:val="3"/>
    </w:pPr>
    <w:rPr>
      <w:b/>
      <w:bCs/>
      <w:sz w:val="28"/>
      <w:szCs w:val="2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rsid w:val="00D06008"/>
    <w:pPr>
      <w:spacing w:line="360" w:lineRule="auto"/>
      <w:ind w:left="708"/>
      <w:jc w:val="both"/>
    </w:pPr>
    <w:rPr>
      <w:rFonts w:ascii="Arial" w:hAnsi="Arial"/>
    </w:rPr>
  </w:style>
  <w:style w:type="paragraph" w:styleId="Encabezado">
    <w:name w:val="header"/>
    <w:basedOn w:val="Normal"/>
    <w:link w:val="EncabezadoCar"/>
    <w:uiPriority w:val="99"/>
    <w:rsid w:val="009163F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163FC"/>
    <w:rPr>
      <w:sz w:val="24"/>
      <w:lang w:val="es-ES_tradnl"/>
    </w:rPr>
  </w:style>
  <w:style w:type="paragraph" w:styleId="Piedepgina">
    <w:name w:val="footer"/>
    <w:basedOn w:val="Normal"/>
    <w:link w:val="PiedepginaCar"/>
    <w:uiPriority w:val="99"/>
    <w:rsid w:val="009163F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163FC"/>
    <w:rPr>
      <w:sz w:val="24"/>
      <w:lang w:val="es-ES_tradnl"/>
    </w:rPr>
  </w:style>
  <w:style w:type="paragraph" w:styleId="Textodeglobo">
    <w:name w:val="Balloon Text"/>
    <w:basedOn w:val="Normal"/>
    <w:link w:val="TextodegloboCar"/>
    <w:rsid w:val="0097702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77025"/>
    <w:rPr>
      <w:rFonts w:ascii="Tahoma" w:hAnsi="Tahoma" w:cs="Tahoma"/>
      <w:sz w:val="16"/>
      <w:szCs w:val="16"/>
      <w:lang w:val="es-ES_tradnl"/>
    </w:rPr>
  </w:style>
  <w:style w:type="character" w:styleId="Textoennegrita">
    <w:name w:val="Strong"/>
    <w:basedOn w:val="Fuentedeprrafopredeter"/>
    <w:qFormat/>
    <w:rsid w:val="00977025"/>
    <w:rPr>
      <w:b/>
      <w:bCs/>
    </w:rPr>
  </w:style>
  <w:style w:type="character" w:customStyle="1" w:styleId="Ttulo3Car">
    <w:name w:val="Título 3 Car"/>
    <w:basedOn w:val="Fuentedeprrafopredeter"/>
    <w:link w:val="Ttulo3"/>
    <w:semiHidden/>
    <w:rsid w:val="00B3427A"/>
    <w:rPr>
      <w:rFonts w:asciiTheme="majorHAnsi" w:eastAsiaTheme="majorEastAsia" w:hAnsiTheme="majorHAnsi" w:cstheme="majorBidi"/>
      <w:b/>
      <w:bCs/>
      <w:color w:val="4F81BD" w:themeColor="accent1"/>
      <w:sz w:val="24"/>
      <w:lang w:val="es-ES_tradnl"/>
    </w:rPr>
  </w:style>
  <w:style w:type="paragraph" w:styleId="Textoindependiente">
    <w:name w:val="Body Text"/>
    <w:basedOn w:val="Normal"/>
    <w:link w:val="TextoindependienteCar"/>
    <w:rsid w:val="00B3427A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B3427A"/>
    <w:rPr>
      <w:sz w:val="24"/>
      <w:lang w:val="es-ES_tradnl"/>
    </w:rPr>
  </w:style>
  <w:style w:type="paragraph" w:styleId="Textoindependiente2">
    <w:name w:val="Body Text 2"/>
    <w:basedOn w:val="Normal"/>
    <w:link w:val="Textoindependiente2Car"/>
    <w:rsid w:val="00B3427A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B3427A"/>
    <w:rPr>
      <w:sz w:val="24"/>
      <w:lang w:val="es-ES_tradnl"/>
    </w:rPr>
  </w:style>
  <w:style w:type="character" w:customStyle="1" w:styleId="Ttulo4Car">
    <w:name w:val="Título 4 Car"/>
    <w:basedOn w:val="Fuentedeprrafopredeter"/>
    <w:link w:val="Ttulo4"/>
    <w:rsid w:val="00772ABF"/>
    <w:rPr>
      <w:b/>
      <w:bCs/>
      <w:sz w:val="28"/>
      <w:szCs w:val="28"/>
    </w:rPr>
  </w:style>
  <w:style w:type="character" w:customStyle="1" w:styleId="Ttulo2Car">
    <w:name w:val="Título 2 Car"/>
    <w:basedOn w:val="Fuentedeprrafopredeter"/>
    <w:link w:val="Ttulo2"/>
    <w:semiHidden/>
    <w:rsid w:val="00B322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_tradnl"/>
    </w:rPr>
  </w:style>
  <w:style w:type="paragraph" w:styleId="NormalWeb">
    <w:name w:val="Normal (Web)"/>
    <w:basedOn w:val="Normal"/>
    <w:uiPriority w:val="99"/>
    <w:unhideWhenUsed/>
    <w:rsid w:val="00AD2EFC"/>
    <w:pPr>
      <w:spacing w:after="150"/>
    </w:pPr>
    <w:rPr>
      <w:color w:val="555555"/>
      <w:szCs w:val="24"/>
      <w:lang w:val="es-ES"/>
    </w:rPr>
  </w:style>
  <w:style w:type="paragraph" w:customStyle="1" w:styleId="Default">
    <w:name w:val="Default"/>
    <w:rsid w:val="00530EC9"/>
    <w:pPr>
      <w:widowControl w:val="0"/>
      <w:autoSpaceDE w:val="0"/>
      <w:autoSpaceDN w:val="0"/>
      <w:adjustRightInd w:val="0"/>
    </w:pPr>
    <w:rPr>
      <w:rFonts w:ascii="TT E 23 D 73 A 0t 00" w:hAnsi="TT E 23 D 73 A 0t 00" w:cs="TT E 23 D 73 A 0t 00"/>
      <w:color w:val="000000"/>
      <w:sz w:val="24"/>
      <w:szCs w:val="24"/>
      <w:lang w:val="es-ES_tradnl" w:eastAsia="es-ES_tradnl"/>
    </w:rPr>
  </w:style>
  <w:style w:type="paragraph" w:customStyle="1" w:styleId="CM45">
    <w:name w:val="CM45"/>
    <w:basedOn w:val="Default"/>
    <w:next w:val="Default"/>
    <w:rsid w:val="00530EC9"/>
    <w:pPr>
      <w:spacing w:after="648"/>
    </w:pPr>
    <w:rPr>
      <w:rFonts w:cs="Times New Roman"/>
      <w:color w:val="auto"/>
    </w:rPr>
  </w:style>
  <w:style w:type="paragraph" w:customStyle="1" w:styleId="CM48">
    <w:name w:val="CM48"/>
    <w:basedOn w:val="Default"/>
    <w:next w:val="Default"/>
    <w:rsid w:val="00530EC9"/>
    <w:pPr>
      <w:spacing w:after="128"/>
    </w:pPr>
    <w:rPr>
      <w:rFonts w:cs="Times New Roman"/>
      <w:color w:val="auto"/>
    </w:rPr>
  </w:style>
  <w:style w:type="paragraph" w:customStyle="1" w:styleId="CM5">
    <w:name w:val="CM5"/>
    <w:basedOn w:val="Default"/>
    <w:next w:val="Default"/>
    <w:rsid w:val="00530EC9"/>
    <w:rPr>
      <w:rFonts w:cs="Times New Roman"/>
      <w:color w:val="auto"/>
    </w:rPr>
  </w:style>
  <w:style w:type="paragraph" w:customStyle="1" w:styleId="CM52">
    <w:name w:val="CM52"/>
    <w:basedOn w:val="Default"/>
    <w:next w:val="Default"/>
    <w:rsid w:val="00530EC9"/>
    <w:pPr>
      <w:spacing w:after="260"/>
    </w:pPr>
    <w:rPr>
      <w:rFonts w:cs="Times New Roman"/>
      <w:color w:val="auto"/>
    </w:rPr>
  </w:style>
  <w:style w:type="paragraph" w:customStyle="1" w:styleId="CM25">
    <w:name w:val="CM25"/>
    <w:basedOn w:val="Default"/>
    <w:next w:val="Default"/>
    <w:rsid w:val="00530EC9"/>
    <w:pPr>
      <w:spacing w:line="366" w:lineRule="atLeast"/>
    </w:pPr>
    <w:rPr>
      <w:rFonts w:cs="Times New Roman"/>
      <w:color w:val="auto"/>
    </w:rPr>
  </w:style>
  <w:style w:type="paragraph" w:customStyle="1" w:styleId="CM26">
    <w:name w:val="CM26"/>
    <w:basedOn w:val="Default"/>
    <w:next w:val="Default"/>
    <w:rsid w:val="00530EC9"/>
    <w:rPr>
      <w:rFonts w:cs="Times New Roman"/>
      <w:color w:val="auto"/>
    </w:rPr>
  </w:style>
  <w:style w:type="paragraph" w:customStyle="1" w:styleId="CM27">
    <w:name w:val="CM27"/>
    <w:basedOn w:val="Default"/>
    <w:next w:val="Default"/>
    <w:rsid w:val="00530EC9"/>
    <w:pPr>
      <w:spacing w:line="366" w:lineRule="atLeast"/>
    </w:pPr>
    <w:rPr>
      <w:rFonts w:cs="Times New Roman"/>
      <w:color w:val="auto"/>
    </w:rPr>
  </w:style>
  <w:style w:type="paragraph" w:customStyle="1" w:styleId="CM59">
    <w:name w:val="CM59"/>
    <w:basedOn w:val="Default"/>
    <w:next w:val="Default"/>
    <w:rsid w:val="00530EC9"/>
    <w:pPr>
      <w:spacing w:after="360"/>
    </w:pPr>
    <w:rPr>
      <w:rFonts w:cs="Times New Roman"/>
      <w:color w:val="auto"/>
    </w:rPr>
  </w:style>
  <w:style w:type="paragraph" w:customStyle="1" w:styleId="CM36">
    <w:name w:val="CM36"/>
    <w:basedOn w:val="Default"/>
    <w:next w:val="Default"/>
    <w:rsid w:val="00530EC9"/>
    <w:pPr>
      <w:spacing w:line="366" w:lineRule="atLeast"/>
    </w:pPr>
    <w:rPr>
      <w:rFonts w:cs="Times New Roman"/>
      <w:color w:val="auto"/>
    </w:rPr>
  </w:style>
  <w:style w:type="paragraph" w:customStyle="1" w:styleId="CM37">
    <w:name w:val="CM37"/>
    <w:basedOn w:val="Default"/>
    <w:next w:val="Default"/>
    <w:rsid w:val="00530EC9"/>
    <w:pPr>
      <w:spacing w:line="366" w:lineRule="atLeast"/>
    </w:pPr>
    <w:rPr>
      <w:rFonts w:cs="Times New Roman"/>
      <w:color w:val="auto"/>
    </w:rPr>
  </w:style>
  <w:style w:type="paragraph" w:customStyle="1" w:styleId="CM41">
    <w:name w:val="CM41"/>
    <w:basedOn w:val="Default"/>
    <w:next w:val="Default"/>
    <w:rsid w:val="00530EC9"/>
    <w:pPr>
      <w:spacing w:line="366" w:lineRule="atLeast"/>
    </w:pPr>
    <w:rPr>
      <w:rFonts w:cs="Times New Roman"/>
      <w:color w:val="auto"/>
    </w:rPr>
  </w:style>
  <w:style w:type="paragraph" w:customStyle="1" w:styleId="CM51">
    <w:name w:val="CM51"/>
    <w:basedOn w:val="Default"/>
    <w:next w:val="Default"/>
    <w:rsid w:val="00530EC9"/>
    <w:pPr>
      <w:spacing w:after="845"/>
    </w:pPr>
    <w:rPr>
      <w:rFonts w:cs="Times New Roman"/>
      <w:color w:val="auto"/>
    </w:rPr>
  </w:style>
  <w:style w:type="character" w:styleId="Nmerodepgina">
    <w:name w:val="page number"/>
    <w:basedOn w:val="Fuentedeprrafopredeter"/>
    <w:uiPriority w:val="99"/>
    <w:unhideWhenUsed/>
    <w:rsid w:val="00851D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9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6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92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753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309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97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056974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1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07835282X\Datos%20de%20programa\Microsoft\Plantillas\Ofici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0B070-B49D-4958-9E60-FC902EBEF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Oficio.dotx</Template>
  <TotalTime>3</TotalTime>
  <Pages>10</Pages>
  <Words>1356</Words>
  <Characters>6958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Fecha: Leganés, a	é						ù</vt:lpstr>
    </vt:vector>
  </TitlesOfParts>
  <Company>madrid</Company>
  <LinksUpToDate>false</LinksUpToDate>
  <CharactersWithSpaces>8298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Fecha: Leganés, a	é						ù</dc:title>
  <dc:creator>07835282X</dc:creator>
  <cp:lastModifiedBy>Marqués García.Noelia</cp:lastModifiedBy>
  <cp:revision>2</cp:revision>
  <cp:lastPrinted>2016-04-18T06:25:00Z</cp:lastPrinted>
  <dcterms:created xsi:type="dcterms:W3CDTF">2026-08-14T12:02:00Z</dcterms:created>
  <dcterms:modified xsi:type="dcterms:W3CDTF">2026-08-14T12:02:00Z</dcterms:modified>
</cp:coreProperties>
</file>